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0AE" w:rsidRPr="00C5277B" w:rsidRDefault="00E11881" w:rsidP="006D1482">
      <w:pPr>
        <w:widowControl/>
        <w:autoSpaceDE w:val="0"/>
        <w:autoSpaceDN w:val="0"/>
        <w:ind w:firstLineChars="800" w:firstLine="1602"/>
        <w:textAlignment w:val="bottom"/>
        <w:rPr>
          <w:rFonts w:ascii="Times New Roman" w:eastAsia="DFKai-SB"/>
          <w:b/>
          <w:sz w:val="32"/>
          <w:szCs w:val="32"/>
        </w:rPr>
      </w:pPr>
      <w:r>
        <w:rPr>
          <w:rFonts w:ascii="Times New Roman" w:eastAsia="DFKai-SB"/>
          <w:b/>
          <w:bCs/>
          <w:noProof/>
          <w:sz w:val="20"/>
          <w:lang w:eastAsia="ko-K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804545</wp:posOffset>
            </wp:positionH>
            <wp:positionV relativeFrom="paragraph">
              <wp:posOffset>-130810</wp:posOffset>
            </wp:positionV>
            <wp:extent cx="762000" cy="800100"/>
            <wp:effectExtent l="19050" t="0" r="0" b="0"/>
            <wp:wrapSquare wrapText="bothSides"/>
            <wp:docPr id="9" name="그림 9" descr="13-去背拷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3-去背拷貝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0AE" w:rsidRPr="00C5277B">
        <w:rPr>
          <w:rFonts w:ascii="Times New Roman" w:eastAsia="DFKai-SB" w:hAnsi="Arial"/>
          <w:b/>
          <w:sz w:val="36"/>
          <w:szCs w:val="36"/>
        </w:rPr>
        <w:t>首爾台灣貿易中心</w:t>
      </w:r>
    </w:p>
    <w:p w:rsidR="00F500AE" w:rsidRPr="00C5277B" w:rsidRDefault="00F500AE" w:rsidP="00C767DC">
      <w:pPr>
        <w:widowControl/>
        <w:autoSpaceDE w:val="0"/>
        <w:autoSpaceDN w:val="0"/>
        <w:ind w:firstLine="1276"/>
        <w:textAlignment w:val="bottom"/>
        <w:rPr>
          <w:rFonts w:ascii="Times New Roman" w:eastAsia="DFKai-SB"/>
          <w:b/>
          <w:sz w:val="32"/>
          <w:szCs w:val="32"/>
        </w:rPr>
      </w:pPr>
      <w:smartTag w:uri="urn:schemas-microsoft-com:office:smarttags" w:element="PlaceName">
        <w:r w:rsidRPr="00C5277B">
          <w:rPr>
            <w:rFonts w:ascii="Times New Roman" w:eastAsia="DFKai-SB"/>
            <w:b/>
            <w:sz w:val="32"/>
            <w:szCs w:val="32"/>
          </w:rPr>
          <w:t>Taiwan</w:t>
        </w:r>
      </w:smartTag>
      <w:r w:rsidRPr="00C5277B">
        <w:rPr>
          <w:rFonts w:ascii="Times New Roman" w:eastAsia="DFKai-SB"/>
          <w:b/>
          <w:sz w:val="32"/>
          <w:szCs w:val="32"/>
        </w:rPr>
        <w:t xml:space="preserve"> </w:t>
      </w:r>
      <w:smartTag w:uri="urn:schemas-microsoft-com:office:smarttags" w:element="PlaceName">
        <w:r w:rsidRPr="00C5277B">
          <w:rPr>
            <w:rFonts w:ascii="Times New Roman" w:eastAsia="DFKai-SB"/>
            <w:b/>
            <w:sz w:val="32"/>
            <w:szCs w:val="32"/>
          </w:rPr>
          <w:t>Trade</w:t>
        </w:r>
      </w:smartTag>
      <w:r w:rsidRPr="00C5277B">
        <w:rPr>
          <w:rFonts w:ascii="Times New Roman" w:eastAsia="DFKai-SB"/>
          <w:b/>
          <w:sz w:val="32"/>
          <w:szCs w:val="32"/>
        </w:rPr>
        <w:t xml:space="preserve"> </w:t>
      </w:r>
      <w:smartTag w:uri="urn:schemas-microsoft-com:office:smarttags" w:element="PlaceType">
        <w:r w:rsidRPr="00C5277B">
          <w:rPr>
            <w:rFonts w:ascii="Times New Roman" w:eastAsia="DFKai-SB"/>
            <w:b/>
            <w:sz w:val="32"/>
            <w:szCs w:val="32"/>
          </w:rPr>
          <w:t>Center</w:t>
        </w:r>
      </w:smartTag>
      <w:r w:rsidRPr="00C5277B">
        <w:rPr>
          <w:rFonts w:ascii="Times New Roman" w:eastAsia="DFKai-SB"/>
          <w:b/>
          <w:sz w:val="32"/>
          <w:szCs w:val="32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C5277B">
            <w:rPr>
              <w:rFonts w:ascii="Times New Roman" w:eastAsia="DFKai-SB"/>
              <w:b/>
              <w:sz w:val="32"/>
              <w:szCs w:val="32"/>
            </w:rPr>
            <w:t>Seoul</w:t>
          </w:r>
        </w:smartTag>
      </w:smartTag>
    </w:p>
    <w:p w:rsidR="00F500AE" w:rsidRPr="00C5277B" w:rsidRDefault="00C767DC" w:rsidP="006D1482">
      <w:pPr>
        <w:widowControl/>
        <w:autoSpaceDE w:val="0"/>
        <w:autoSpaceDN w:val="0"/>
        <w:ind w:firstLineChars="433" w:firstLine="867"/>
        <w:jc w:val="center"/>
        <w:textAlignment w:val="bottom"/>
        <w:rPr>
          <w:rFonts w:ascii="Times New Roman" w:eastAsia="DFKai-SB"/>
          <w:b/>
          <w:bCs/>
          <w:sz w:val="20"/>
        </w:rPr>
      </w:pPr>
      <w:r>
        <w:rPr>
          <w:rFonts w:ascii="Times New Roman" w:eastAsia="DFKai-SB"/>
          <w:b/>
          <w:bCs/>
          <w:sz w:val="20"/>
        </w:rPr>
        <w:t xml:space="preserve">       </w:t>
      </w:r>
      <w:r w:rsidR="00F500AE" w:rsidRPr="00C5277B">
        <w:rPr>
          <w:rFonts w:ascii="Times New Roman" w:eastAsia="DFKai-SB"/>
          <w:b/>
          <w:bCs/>
          <w:sz w:val="20"/>
        </w:rPr>
        <w:t xml:space="preserve">110-070, Room 1202, </w:t>
      </w:r>
      <w:smartTag w:uri="urn:schemas-microsoft-com:office:smarttags" w:element="chmetcnv">
        <w:smartTagPr>
          <w:attr w:name="UnitName" w:val="F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="00F500AE" w:rsidRPr="00C5277B">
          <w:rPr>
            <w:rFonts w:ascii="Times New Roman" w:eastAsia="DFKai-SB"/>
            <w:b/>
            <w:bCs/>
            <w:sz w:val="20"/>
          </w:rPr>
          <w:t>12F</w:t>
        </w:r>
      </w:smartTag>
      <w:r w:rsidR="00F500AE" w:rsidRPr="00C5277B">
        <w:rPr>
          <w:rFonts w:ascii="Times New Roman" w:eastAsia="DFKai-SB"/>
          <w:b/>
          <w:bCs/>
          <w:sz w:val="20"/>
        </w:rPr>
        <w:t xml:space="preserve">, </w:t>
      </w:r>
      <w:smartTag w:uri="urn:schemas-microsoft-com:office:smarttags" w:element="place">
        <w:smartTag w:uri="urn:schemas-microsoft-com:office:smarttags" w:element="PlaceName">
          <w:r w:rsidR="00F500AE" w:rsidRPr="00C5277B">
            <w:rPr>
              <w:rFonts w:ascii="Times New Roman" w:eastAsia="DFKai-SB"/>
              <w:b/>
              <w:bCs/>
              <w:sz w:val="20"/>
            </w:rPr>
            <w:t>Seoul</w:t>
          </w:r>
        </w:smartTag>
        <w:r w:rsidR="00F500AE" w:rsidRPr="00C5277B">
          <w:rPr>
            <w:rFonts w:ascii="Times New Roman" w:eastAsia="DFKai-SB"/>
            <w:b/>
            <w:bCs/>
            <w:sz w:val="20"/>
          </w:rPr>
          <w:t xml:space="preserve"> </w:t>
        </w:r>
        <w:smartTag w:uri="urn:schemas-microsoft-com:office:smarttags" w:element="PlaceType">
          <w:r w:rsidR="00F500AE" w:rsidRPr="00C5277B">
            <w:rPr>
              <w:rFonts w:ascii="Times New Roman" w:eastAsia="DFKai-SB"/>
              <w:b/>
              <w:bCs/>
              <w:sz w:val="20"/>
            </w:rPr>
            <w:t>Center</w:t>
          </w:r>
        </w:smartTag>
        <w:r w:rsidR="00F500AE" w:rsidRPr="00C5277B">
          <w:rPr>
            <w:rFonts w:ascii="Times New Roman" w:eastAsia="DFKai-SB"/>
            <w:b/>
            <w:bCs/>
            <w:sz w:val="20"/>
          </w:rPr>
          <w:t xml:space="preserve"> </w:t>
        </w:r>
        <w:smartTag w:uri="urn:schemas-microsoft-com:office:smarttags" w:element="PlaceType">
          <w:r w:rsidR="00F500AE" w:rsidRPr="00C5277B">
            <w:rPr>
              <w:rFonts w:ascii="Times New Roman" w:eastAsia="DFKai-SB"/>
              <w:b/>
              <w:bCs/>
              <w:sz w:val="20"/>
            </w:rPr>
            <w:t>Building</w:t>
          </w:r>
        </w:smartTag>
      </w:smartTag>
      <w:r w:rsidR="00F500AE" w:rsidRPr="00C5277B">
        <w:rPr>
          <w:rFonts w:ascii="Times New Roman" w:eastAsia="DFKai-SB"/>
          <w:b/>
          <w:bCs/>
          <w:sz w:val="20"/>
        </w:rPr>
        <w:t>,</w:t>
      </w:r>
    </w:p>
    <w:p w:rsidR="00F500AE" w:rsidRPr="00C5277B" w:rsidRDefault="00F500AE" w:rsidP="00F500AE">
      <w:pPr>
        <w:widowControl/>
        <w:adjustRightInd/>
        <w:ind w:leftChars="399" w:left="958"/>
        <w:jc w:val="center"/>
        <w:textAlignment w:val="auto"/>
        <w:rPr>
          <w:rFonts w:ascii="Times New Roman" w:eastAsia="DFKai-SB"/>
          <w:b/>
          <w:bCs/>
          <w:sz w:val="20"/>
        </w:rPr>
      </w:pPr>
      <w:r w:rsidRPr="00C5277B">
        <w:rPr>
          <w:rFonts w:ascii="Times New Roman" w:eastAsia="DFKai-SB"/>
          <w:b/>
          <w:bCs/>
          <w:sz w:val="20"/>
        </w:rPr>
        <w:t xml:space="preserve">        91-1 </w:t>
      </w:r>
      <w:proofErr w:type="spellStart"/>
      <w:r w:rsidRPr="00C5277B">
        <w:rPr>
          <w:rFonts w:ascii="Times New Roman" w:eastAsia="DFKai-SB"/>
          <w:b/>
          <w:bCs/>
          <w:sz w:val="20"/>
        </w:rPr>
        <w:t>Sogong</w:t>
      </w:r>
      <w:proofErr w:type="spellEnd"/>
      <w:r w:rsidRPr="00C5277B">
        <w:rPr>
          <w:rFonts w:ascii="Times New Roman" w:eastAsia="DFKai-SB"/>
          <w:b/>
          <w:bCs/>
          <w:sz w:val="20"/>
        </w:rPr>
        <w:t xml:space="preserve"> </w:t>
      </w:r>
      <w:smartTag w:uri="urn:schemas-microsoft-com:office:smarttags" w:element="PersonName">
        <w:r w:rsidRPr="00C5277B">
          <w:rPr>
            <w:rFonts w:ascii="Times New Roman" w:eastAsia="DFKai-SB"/>
            <w:b/>
            <w:bCs/>
            <w:sz w:val="20"/>
          </w:rPr>
          <w:t>D</w:t>
        </w:r>
      </w:smartTag>
      <w:r w:rsidRPr="00C5277B">
        <w:rPr>
          <w:rFonts w:ascii="Times New Roman" w:eastAsia="DFKai-SB"/>
          <w:b/>
          <w:bCs/>
          <w:sz w:val="20"/>
        </w:rPr>
        <w:t>ong, Jung-</w:t>
      </w:r>
      <w:proofErr w:type="spellStart"/>
      <w:r w:rsidRPr="00C5277B">
        <w:rPr>
          <w:rFonts w:ascii="Times New Roman" w:eastAsia="DFKai-SB"/>
          <w:b/>
          <w:bCs/>
          <w:sz w:val="20"/>
        </w:rPr>
        <w:t>Gu</w:t>
      </w:r>
      <w:proofErr w:type="spellEnd"/>
      <w:r w:rsidRPr="00C5277B">
        <w:rPr>
          <w:rFonts w:ascii="Times New Roman" w:eastAsia="DFKai-SB"/>
          <w:b/>
          <w:bCs/>
          <w:sz w:val="20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C5277B">
            <w:rPr>
              <w:rFonts w:ascii="Times New Roman" w:eastAsia="DFKai-SB"/>
              <w:b/>
              <w:bCs/>
              <w:sz w:val="20"/>
            </w:rPr>
            <w:t>Seoul</w:t>
          </w:r>
        </w:smartTag>
        <w:r w:rsidRPr="00C5277B">
          <w:rPr>
            <w:rFonts w:ascii="Times New Roman" w:eastAsia="DFKai-SB"/>
            <w:b/>
            <w:bCs/>
            <w:sz w:val="20"/>
          </w:rPr>
          <w:t xml:space="preserve">, </w:t>
        </w:r>
        <w:smartTag w:uri="urn:schemas-microsoft-com:office:smarttags" w:element="country-region">
          <w:r w:rsidRPr="00C5277B">
            <w:rPr>
              <w:rFonts w:ascii="Times New Roman" w:eastAsia="DFKai-SB"/>
              <w:b/>
              <w:bCs/>
              <w:sz w:val="20"/>
            </w:rPr>
            <w:t>Korea</w:t>
          </w:r>
        </w:smartTag>
      </w:smartTag>
    </w:p>
    <w:p w:rsidR="00F500AE" w:rsidRPr="00C5277B" w:rsidRDefault="00F500AE" w:rsidP="006D1482">
      <w:pPr>
        <w:widowControl/>
        <w:autoSpaceDE w:val="0"/>
        <w:autoSpaceDN w:val="0"/>
        <w:ind w:firstLineChars="450" w:firstLine="901"/>
        <w:jc w:val="center"/>
        <w:textAlignment w:val="bottom"/>
        <w:rPr>
          <w:rFonts w:ascii="Times New Roman" w:eastAsia="바탕"/>
          <w:b/>
          <w:sz w:val="20"/>
          <w:lang w:eastAsia="ko-KR"/>
        </w:rPr>
      </w:pPr>
      <w:r w:rsidRPr="00C5277B">
        <w:rPr>
          <w:rFonts w:ascii="Times New Roman" w:eastAsia="DFKai-SB"/>
          <w:b/>
          <w:sz w:val="20"/>
          <w:lang w:eastAsia="ko-KR"/>
        </w:rPr>
        <w:t>Tel</w:t>
      </w:r>
      <w:r w:rsidRPr="00C5277B">
        <w:rPr>
          <w:rFonts w:ascii="Times New Roman" w:eastAsia="DFKai-SB" w:hAnsi="Arial"/>
          <w:b/>
          <w:sz w:val="20"/>
          <w:lang w:eastAsia="ko-KR"/>
        </w:rPr>
        <w:t>：</w:t>
      </w:r>
      <w:r w:rsidRPr="00C5277B">
        <w:rPr>
          <w:rFonts w:ascii="Times New Roman" w:eastAsia="DFKai-SB"/>
          <w:b/>
          <w:sz w:val="20"/>
          <w:lang w:eastAsia="ko-KR"/>
        </w:rPr>
        <w:t>82-2-3789-8722    Fax</w:t>
      </w:r>
      <w:r w:rsidRPr="00C5277B">
        <w:rPr>
          <w:rFonts w:ascii="Times New Roman" w:eastAsia="DFKai-SB" w:hAnsi="Arial"/>
          <w:b/>
          <w:sz w:val="20"/>
          <w:lang w:eastAsia="ko-KR"/>
        </w:rPr>
        <w:t>：</w:t>
      </w:r>
      <w:r w:rsidRPr="00C5277B">
        <w:rPr>
          <w:rFonts w:ascii="Times New Roman" w:eastAsia="DFKai-SB"/>
          <w:b/>
          <w:sz w:val="20"/>
          <w:lang w:eastAsia="ko-KR"/>
        </w:rPr>
        <w:t>82-2-3789-8779    E-mail</w:t>
      </w:r>
      <w:r w:rsidRPr="00C5277B">
        <w:rPr>
          <w:rFonts w:ascii="Times New Roman" w:eastAsia="DFKai-SB" w:hAnsi="Arial"/>
          <w:b/>
          <w:sz w:val="20"/>
          <w:lang w:eastAsia="ko-KR"/>
        </w:rPr>
        <w:t>：</w:t>
      </w:r>
      <w:r w:rsidR="001C4D1B" w:rsidRPr="00C5277B">
        <w:rPr>
          <w:rFonts w:ascii="Times New Roman" w:eastAsia="바탕"/>
          <w:b/>
          <w:sz w:val="20"/>
          <w:lang w:eastAsia="ko-KR"/>
        </w:rPr>
        <w:t>seoul</w:t>
      </w:r>
      <w:r w:rsidR="00F7130C" w:rsidRPr="00C5277B">
        <w:rPr>
          <w:rFonts w:ascii="Times New Roman" w:eastAsia="DFKai-SB"/>
          <w:b/>
          <w:sz w:val="20"/>
          <w:lang w:eastAsia="ko-KR"/>
        </w:rPr>
        <w:t>@taitra.org.tw</w:t>
      </w:r>
    </w:p>
    <w:p w:rsidR="00B30E85" w:rsidRPr="00C5277B" w:rsidRDefault="0078785F" w:rsidP="007C3D70">
      <w:pPr>
        <w:spacing w:after="240" w:line="360" w:lineRule="auto"/>
        <w:ind w:rightChars="100" w:right="240"/>
        <w:rPr>
          <w:rFonts w:ascii="Times New Roman" w:eastAsia="바탕"/>
          <w:bCs/>
          <w:sz w:val="22"/>
          <w:szCs w:val="22"/>
          <w:lang w:eastAsia="ko-KR"/>
        </w:rPr>
        <w:sectPr w:rsidR="00B30E85" w:rsidRPr="00C5277B" w:rsidSect="006D1482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continuous"/>
          <w:pgSz w:w="11907" w:h="16840"/>
          <w:pgMar w:top="1079" w:right="867" w:bottom="120" w:left="567" w:header="851" w:footer="997" w:gutter="0"/>
          <w:pgNumType w:start="1"/>
          <w:cols w:space="425"/>
          <w:titlePg/>
        </w:sectPr>
      </w:pPr>
      <w:r>
        <w:rPr>
          <w:rFonts w:ascii="Times New Roman" w:eastAsia="바탕"/>
          <w:noProof/>
          <w:sz w:val="22"/>
          <w:szCs w:val="22"/>
          <w:lang w:eastAsia="ko-K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04F24F" wp14:editId="52D097C4">
                <wp:simplePos x="0" y="0"/>
                <wp:positionH relativeFrom="column">
                  <wp:posOffset>457835</wp:posOffset>
                </wp:positionH>
                <wp:positionV relativeFrom="paragraph">
                  <wp:posOffset>64135</wp:posOffset>
                </wp:positionV>
                <wp:extent cx="6019165" cy="0"/>
                <wp:effectExtent l="17780" t="15240" r="20955" b="2286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16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8D76C7" id="Line 7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5.05pt" to="510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B9y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" strokeweight="2.25pt"/>
            </w:pict>
          </mc:Fallback>
        </mc:AlternateContent>
      </w:r>
    </w:p>
    <w:p w:rsidR="00F27EF6" w:rsidRPr="001211DB" w:rsidRDefault="00F27EF6" w:rsidP="007148AB">
      <w:pPr>
        <w:snapToGrid w:val="0"/>
        <w:rPr>
          <w:rStyle w:val="ac"/>
          <w:rFonts w:ascii="굴림" w:eastAsia="굴림" w:hAnsi="굴림"/>
          <w:b w:val="0"/>
          <w:bCs w:val="0"/>
          <w:szCs w:val="24"/>
          <w:lang w:eastAsia="ko-KR"/>
        </w:rPr>
      </w:pPr>
    </w:p>
    <w:p w:rsidR="00732DF2" w:rsidRDefault="008F7195" w:rsidP="00A03473">
      <w:pPr>
        <w:spacing w:line="276" w:lineRule="auto"/>
        <w:ind w:firstLineChars="700" w:firstLine="1924"/>
        <w:rPr>
          <w:rStyle w:val="ac"/>
          <w:rFonts w:ascii="바탕" w:eastAsia="바탕" w:hAnsi="바탕"/>
          <w:sz w:val="28"/>
          <w:szCs w:val="28"/>
          <w:u w:val="single"/>
          <w:lang w:eastAsia="ko-KR"/>
        </w:rPr>
      </w:pPr>
      <w:r>
        <w:rPr>
          <w:rFonts w:ascii="바탕" w:eastAsia="바탕" w:hAnsi="바탕" w:hint="eastAsia"/>
          <w:b/>
          <w:sz w:val="28"/>
          <w:szCs w:val="28"/>
          <w:u w:val="single"/>
          <w:lang w:eastAsia="ko-KR"/>
        </w:rPr>
        <w:t>대만</w:t>
      </w:r>
      <w:r w:rsidR="00A03473" w:rsidRPr="008F7195">
        <w:rPr>
          <w:rFonts w:ascii="바탕" w:eastAsia="바탕" w:hAnsi="바탕" w:hint="eastAsia"/>
          <w:b/>
          <w:sz w:val="28"/>
          <w:szCs w:val="28"/>
          <w:u w:val="single"/>
          <w:lang w:eastAsia="ko-KR"/>
        </w:rPr>
        <w:t xml:space="preserve"> </w:t>
      </w:r>
      <w:r w:rsidR="00A03473" w:rsidRPr="002025BB">
        <w:rPr>
          <w:rFonts w:ascii="바탕" w:eastAsia="바탕" w:hAnsi="바탕" w:hint="eastAsia"/>
          <w:b/>
          <w:sz w:val="28"/>
          <w:szCs w:val="28"/>
          <w:u w:val="single"/>
          <w:lang w:eastAsia="ko-KR"/>
        </w:rPr>
        <w:t>국제 전시회 홍보 설명회</w:t>
      </w:r>
      <w:r w:rsidR="00A03473" w:rsidRPr="002025BB">
        <w:rPr>
          <w:rStyle w:val="ac"/>
          <w:rFonts w:ascii="바탕" w:eastAsia="바탕" w:hAnsi="바탕" w:hint="eastAsia"/>
          <w:sz w:val="28"/>
          <w:szCs w:val="28"/>
          <w:u w:val="single"/>
          <w:lang w:eastAsia="ko-KR"/>
        </w:rPr>
        <w:t xml:space="preserve"> </w:t>
      </w:r>
      <w:r w:rsidR="00023A3F" w:rsidRPr="00023A3F">
        <w:rPr>
          <w:rStyle w:val="ac"/>
          <w:rFonts w:ascii="바탕" w:eastAsia="바탕" w:hAnsi="바탕" w:hint="eastAsia"/>
          <w:sz w:val="28"/>
          <w:szCs w:val="28"/>
          <w:u w:val="single"/>
          <w:lang w:eastAsia="ko-KR"/>
        </w:rPr>
        <w:t>개최</w:t>
      </w:r>
      <w:r w:rsidR="001211DB" w:rsidRPr="002025BB">
        <w:rPr>
          <w:rStyle w:val="ac"/>
          <w:rFonts w:ascii="바탕" w:eastAsia="바탕" w:hAnsi="바탕" w:hint="eastAsia"/>
          <w:sz w:val="28"/>
          <w:szCs w:val="28"/>
          <w:u w:val="single"/>
          <w:lang w:eastAsia="ko-KR"/>
        </w:rPr>
        <w:t xml:space="preserve"> </w:t>
      </w:r>
      <w:r w:rsidR="00023A3F" w:rsidRPr="00023A3F">
        <w:rPr>
          <w:rStyle w:val="ac"/>
          <w:rFonts w:ascii="바탕" w:eastAsia="바탕" w:hAnsi="바탕" w:hint="eastAsia"/>
          <w:sz w:val="28"/>
          <w:szCs w:val="28"/>
          <w:u w:val="single"/>
          <w:lang w:eastAsia="ko-KR"/>
        </w:rPr>
        <w:t>안내</w:t>
      </w:r>
    </w:p>
    <w:p w:rsidR="002025BB" w:rsidRPr="002025BB" w:rsidRDefault="002025BB" w:rsidP="00A03473">
      <w:pPr>
        <w:spacing w:line="276" w:lineRule="auto"/>
        <w:ind w:firstLineChars="700" w:firstLine="1924"/>
        <w:rPr>
          <w:rFonts w:ascii="바탕" w:eastAsia="바탕" w:hAnsi="바탕"/>
          <w:b/>
          <w:sz w:val="28"/>
          <w:szCs w:val="28"/>
          <w:u w:val="single"/>
          <w:lang w:eastAsia="ko-KR"/>
        </w:rPr>
      </w:pPr>
    </w:p>
    <w:p w:rsidR="00A03473" w:rsidRDefault="00A03473" w:rsidP="000C2901">
      <w:pPr>
        <w:jc w:val="both"/>
        <w:rPr>
          <w:rFonts w:ascii="바탕" w:eastAsia="바탕" w:hAnsi="바탕"/>
          <w:szCs w:val="24"/>
          <w:lang w:eastAsia="ko-KR"/>
        </w:rPr>
      </w:pPr>
      <w:r w:rsidRPr="003A7905">
        <w:rPr>
          <w:rFonts w:ascii="바탕" w:eastAsia="바탕" w:hAnsi="바탕" w:hint="eastAsia"/>
          <w:szCs w:val="24"/>
          <w:lang w:eastAsia="ko-KR"/>
        </w:rPr>
        <w:t>귀하의 건승과 귀 기관의 발전을 기원합니다.</w:t>
      </w:r>
    </w:p>
    <w:p w:rsidR="00C22D56" w:rsidRPr="003A7905" w:rsidRDefault="00C22D56" w:rsidP="000C2901">
      <w:pPr>
        <w:jc w:val="both"/>
        <w:rPr>
          <w:rFonts w:ascii="바탕" w:eastAsia="바탕" w:hAnsi="바탕"/>
          <w:szCs w:val="24"/>
          <w:lang w:eastAsia="ko-KR"/>
        </w:rPr>
      </w:pPr>
    </w:p>
    <w:p w:rsidR="00A03473" w:rsidRDefault="00A03473" w:rsidP="000C2901">
      <w:pPr>
        <w:jc w:val="both"/>
        <w:rPr>
          <w:rFonts w:ascii="바탕" w:eastAsia="바탕" w:hAnsi="바탕"/>
          <w:szCs w:val="24"/>
          <w:lang w:eastAsia="ko-KR"/>
        </w:rPr>
      </w:pPr>
      <w:r w:rsidRPr="003A7905">
        <w:rPr>
          <w:rFonts w:ascii="바탕" w:eastAsia="바탕" w:hAnsi="바탕" w:hint="eastAsia"/>
          <w:szCs w:val="24"/>
          <w:lang w:eastAsia="ko-KR"/>
        </w:rPr>
        <w:t>국제 교역 거점으로 부상하고 있는 타이페이 국제 전시회의 우수성을 알리고 국내 유관 기관과의 협력 강화를 위하여TAITRA</w:t>
      </w:r>
      <w:r w:rsidRPr="003A7905">
        <w:rPr>
          <w:rFonts w:ascii="바탕" w:eastAsia="바탕" w:hAnsi="바탕"/>
          <w:szCs w:val="24"/>
          <w:lang w:eastAsia="ko-KR"/>
        </w:rPr>
        <w:t>(</w:t>
      </w:r>
      <w:r w:rsidRPr="003A7905">
        <w:rPr>
          <w:rFonts w:ascii="바탕" w:eastAsia="바탕" w:hAnsi="바탕" w:hint="eastAsia"/>
          <w:szCs w:val="24"/>
          <w:lang w:eastAsia="ko-KR"/>
        </w:rPr>
        <w:t>대만대외무역발전협회) 葉明水</w:t>
      </w:r>
      <w:r w:rsidRPr="003A7905">
        <w:rPr>
          <w:rFonts w:ascii="바탕" w:eastAsia="바탕" w:hAnsi="바탕"/>
          <w:szCs w:val="24"/>
          <w:lang w:eastAsia="ko-KR"/>
        </w:rPr>
        <w:t>(</w:t>
      </w:r>
      <w:r w:rsidR="001A207E">
        <w:rPr>
          <w:lang w:eastAsia="ko-KR"/>
        </w:rPr>
        <w:t>Mr. Walter M. S. Yeh</w:t>
      </w:r>
      <w:r w:rsidRPr="003A7905">
        <w:rPr>
          <w:rFonts w:ascii="바탕" w:eastAsia="바탕" w:hAnsi="바탕"/>
          <w:szCs w:val="24"/>
          <w:lang w:eastAsia="ko-KR"/>
        </w:rPr>
        <w:t xml:space="preserve">) </w:t>
      </w:r>
      <w:r w:rsidRPr="003A7905">
        <w:rPr>
          <w:rFonts w:ascii="바탕" w:eastAsia="바탕" w:hAnsi="바탕" w:hint="eastAsia"/>
          <w:szCs w:val="24"/>
          <w:lang w:eastAsia="ko-KR"/>
        </w:rPr>
        <w:t>부사</w:t>
      </w:r>
      <w:bookmarkStart w:id="0" w:name="_GoBack"/>
      <w:bookmarkEnd w:id="0"/>
      <w:r w:rsidRPr="003A7905">
        <w:rPr>
          <w:rFonts w:ascii="바탕" w:eastAsia="바탕" w:hAnsi="바탕" w:hint="eastAsia"/>
          <w:szCs w:val="24"/>
          <w:lang w:eastAsia="ko-KR"/>
        </w:rPr>
        <w:t>장 주관으로&lt;</w:t>
      </w:r>
      <w:r w:rsidR="007C3747">
        <w:rPr>
          <w:rFonts w:ascii="바탕" w:eastAsia="바탕" w:hAnsi="바탕" w:hint="eastAsia"/>
          <w:szCs w:val="24"/>
          <w:lang w:eastAsia="ko-KR"/>
        </w:rPr>
        <w:t>대만</w:t>
      </w:r>
      <w:r w:rsidRPr="003A7905">
        <w:rPr>
          <w:rFonts w:ascii="바탕" w:eastAsia="바탕" w:hAnsi="바탕" w:hint="eastAsia"/>
          <w:szCs w:val="24"/>
          <w:lang w:eastAsia="ko-KR"/>
        </w:rPr>
        <w:t xml:space="preserve"> 국제 전시회 홍보 설명회&gt;를 아래와 같이 개최하오니 </w:t>
      </w:r>
      <w:r w:rsidR="001A207E">
        <w:rPr>
          <w:rFonts w:ascii="바탕" w:eastAsia="바탕" w:hAnsi="바탕" w:hint="eastAsia"/>
          <w:szCs w:val="24"/>
          <w:lang w:eastAsia="ko-KR"/>
        </w:rPr>
        <w:t xml:space="preserve">많은 관심과 참여를 </w:t>
      </w:r>
      <w:proofErr w:type="spellStart"/>
      <w:r w:rsidR="001A207E">
        <w:rPr>
          <w:rFonts w:ascii="바탕" w:eastAsia="바탕" w:hAnsi="바탕" w:hint="eastAsia"/>
          <w:szCs w:val="24"/>
          <w:lang w:eastAsia="ko-KR"/>
        </w:rPr>
        <w:t>부탁드립니다</w:t>
      </w:r>
      <w:proofErr w:type="spellEnd"/>
      <w:r w:rsidRPr="003A7905">
        <w:rPr>
          <w:rFonts w:ascii="바탕" w:eastAsia="바탕" w:hAnsi="바탕" w:hint="eastAsia"/>
          <w:szCs w:val="24"/>
          <w:lang w:eastAsia="ko-KR"/>
        </w:rPr>
        <w:t>.</w:t>
      </w:r>
    </w:p>
    <w:p w:rsidR="00C22D56" w:rsidRPr="003A7905" w:rsidRDefault="00C22D56" w:rsidP="00A03473">
      <w:pPr>
        <w:rPr>
          <w:rFonts w:ascii="바탕" w:eastAsia="바탕" w:hAnsi="바탕"/>
          <w:szCs w:val="24"/>
          <w:lang w:eastAsia="ko-KR"/>
        </w:rPr>
      </w:pPr>
    </w:p>
    <w:p w:rsidR="00A03473" w:rsidRPr="00E6353A" w:rsidRDefault="00A03473" w:rsidP="00A03473">
      <w:pPr>
        <w:rPr>
          <w:rFonts w:ascii="바탕체" w:eastAsia="바탕체" w:hAnsi="바탕체"/>
          <w:sz w:val="22"/>
          <w:szCs w:val="22"/>
          <w:lang w:eastAsia="ko-KR"/>
        </w:rPr>
      </w:pPr>
    </w:p>
    <w:p w:rsidR="00A03473" w:rsidRDefault="00A03473" w:rsidP="00C576CD">
      <w:pPr>
        <w:snapToGrid w:val="0"/>
        <w:ind w:firstLineChars="500" w:firstLine="1200"/>
        <w:rPr>
          <w:rFonts w:ascii="바탕" w:eastAsia="바탕" w:hAnsi="바탕" w:cs="Arial"/>
          <w:lang w:eastAsia="ko-KR"/>
        </w:rPr>
      </w:pPr>
      <w:r w:rsidRPr="003A7905">
        <w:rPr>
          <w:rFonts w:ascii="바탕" w:eastAsia="바탕" w:hAnsi="바탕" w:cs="Arial" w:hint="eastAsia"/>
          <w:lang w:eastAsia="ko-KR"/>
        </w:rPr>
        <w:t>---------------아                 래------------------</w:t>
      </w:r>
    </w:p>
    <w:p w:rsidR="00C22D56" w:rsidRDefault="00C22D56" w:rsidP="00C576CD">
      <w:pPr>
        <w:snapToGrid w:val="0"/>
        <w:ind w:firstLineChars="500" w:firstLine="1200"/>
        <w:rPr>
          <w:rFonts w:ascii="바탕" w:eastAsia="바탕" w:hAnsi="바탕" w:cs="Arial"/>
          <w:lang w:eastAsia="ko-KR"/>
        </w:rPr>
      </w:pPr>
    </w:p>
    <w:p w:rsidR="00C22D56" w:rsidRPr="003A7905" w:rsidRDefault="00C22D56" w:rsidP="00C576CD">
      <w:pPr>
        <w:snapToGrid w:val="0"/>
        <w:ind w:firstLineChars="500" w:firstLine="1200"/>
        <w:rPr>
          <w:rFonts w:ascii="바탕" w:eastAsia="바탕" w:hAnsi="바탕" w:cs="Arial"/>
          <w:lang w:eastAsia="ko-KR"/>
        </w:rPr>
      </w:pPr>
    </w:p>
    <w:p w:rsidR="009B530E" w:rsidRPr="003A7905" w:rsidRDefault="009B530E" w:rsidP="00A03473">
      <w:pPr>
        <w:spacing w:line="276" w:lineRule="auto"/>
        <w:rPr>
          <w:rFonts w:ascii="바탕" w:eastAsia="바탕" w:hAnsi="바탕"/>
          <w:b/>
          <w:sz w:val="28"/>
          <w:szCs w:val="28"/>
          <w:lang w:eastAsia="ko-KR"/>
        </w:rPr>
      </w:pPr>
      <w:proofErr w:type="gramStart"/>
      <w:r w:rsidRPr="003A7905">
        <w:rPr>
          <w:rFonts w:ascii="바탕" w:eastAsia="바탕" w:hAnsi="바탕" w:cs="Arial"/>
          <w:lang w:eastAsia="ko-KR"/>
        </w:rPr>
        <w:t>◆</w:t>
      </w:r>
      <w:r w:rsidRPr="003A7905">
        <w:rPr>
          <w:rFonts w:ascii="바탕" w:eastAsia="바탕" w:hAnsi="바탕" w:cs="Arial" w:hint="eastAsia"/>
          <w:lang w:eastAsia="ko-KR"/>
        </w:rPr>
        <w:t>행  사</w:t>
      </w:r>
      <w:proofErr w:type="gramEnd"/>
      <w:r w:rsidRPr="003A7905">
        <w:rPr>
          <w:rFonts w:ascii="바탕" w:eastAsia="바탕" w:hAnsi="바탕" w:cs="Arial" w:hint="eastAsia"/>
          <w:lang w:eastAsia="ko-KR"/>
        </w:rPr>
        <w:t xml:space="preserve"> 명: </w:t>
      </w:r>
      <w:r w:rsidR="008F7195">
        <w:rPr>
          <w:rFonts w:ascii="바탕" w:eastAsia="바탕" w:hAnsi="바탕" w:hint="eastAsia"/>
          <w:szCs w:val="24"/>
          <w:lang w:eastAsia="ko-KR"/>
        </w:rPr>
        <w:t>대만</w:t>
      </w:r>
      <w:r w:rsidR="00A03473" w:rsidRPr="003A7905">
        <w:rPr>
          <w:rFonts w:ascii="바탕" w:eastAsia="바탕" w:hAnsi="바탕" w:hint="eastAsia"/>
          <w:szCs w:val="24"/>
          <w:lang w:eastAsia="ko-KR"/>
        </w:rPr>
        <w:t xml:space="preserve"> 국제 전시회 홍보 설명회</w:t>
      </w:r>
    </w:p>
    <w:p w:rsidR="00A03473" w:rsidRPr="003A7905" w:rsidRDefault="009B530E" w:rsidP="009B530E">
      <w:pPr>
        <w:jc w:val="both"/>
        <w:rPr>
          <w:rFonts w:ascii="바탕" w:eastAsia="바탕" w:hAnsi="바탕" w:cs="Arial"/>
          <w:lang w:eastAsia="ko-KR"/>
        </w:rPr>
      </w:pPr>
      <w:r w:rsidRPr="003A7905">
        <w:rPr>
          <w:rFonts w:ascii="바탕" w:eastAsia="바탕" w:hAnsi="바탕" w:cs="Arial"/>
          <w:lang w:eastAsia="ko-KR"/>
        </w:rPr>
        <w:t>◆</w:t>
      </w:r>
      <w:r w:rsidRPr="003A7905">
        <w:rPr>
          <w:rFonts w:ascii="바탕" w:eastAsia="바탕" w:hAnsi="바탕" w:cs="Arial" w:hint="eastAsia"/>
          <w:lang w:eastAsia="ko-KR"/>
        </w:rPr>
        <w:t>주최기관: TAITRA</w:t>
      </w:r>
      <w:r w:rsidR="00A03473" w:rsidRPr="003A7905">
        <w:rPr>
          <w:rFonts w:ascii="바탕" w:eastAsia="바탕" w:hAnsi="바탕" w:cs="Arial"/>
          <w:lang w:eastAsia="ko-KR"/>
        </w:rPr>
        <w:t>(</w:t>
      </w:r>
      <w:r w:rsidR="00A03473" w:rsidRPr="003A7905">
        <w:rPr>
          <w:rFonts w:ascii="바탕" w:eastAsia="바탕" w:hAnsi="바탕" w:cs="Arial" w:hint="eastAsia"/>
          <w:lang w:eastAsia="ko-KR"/>
        </w:rPr>
        <w:t>대만대외무역발전협회)</w:t>
      </w:r>
    </w:p>
    <w:p w:rsidR="00A03473" w:rsidRPr="003A7905" w:rsidRDefault="00A03473" w:rsidP="00A03473">
      <w:pPr>
        <w:tabs>
          <w:tab w:val="left" w:pos="4140"/>
        </w:tabs>
        <w:rPr>
          <w:rFonts w:ascii="바탕" w:eastAsia="바탕" w:hAnsi="바탕"/>
          <w:lang w:eastAsia="ko-KR"/>
        </w:rPr>
      </w:pPr>
      <w:r w:rsidRPr="003A7905">
        <w:rPr>
          <w:rFonts w:ascii="바탕" w:eastAsia="바탕" w:hAnsi="바탕" w:cs="Arial"/>
          <w:lang w:eastAsia="ko-KR"/>
        </w:rPr>
        <w:t>◆</w:t>
      </w:r>
      <w:r w:rsidRPr="003A7905">
        <w:rPr>
          <w:rFonts w:ascii="바탕" w:eastAsia="바탕" w:hAnsi="바탕" w:hint="eastAsia"/>
          <w:lang w:eastAsia="ko-KR"/>
        </w:rPr>
        <w:t>일</w:t>
      </w:r>
      <w:r w:rsidR="003A7905" w:rsidRPr="003A7905">
        <w:rPr>
          <w:rFonts w:ascii="바탕" w:eastAsia="바탕" w:hAnsi="바탕" w:hint="eastAsia"/>
          <w:lang w:eastAsia="ko-KR"/>
        </w:rPr>
        <w:t xml:space="preserve">      </w:t>
      </w:r>
      <w:r w:rsidRPr="003A7905">
        <w:rPr>
          <w:rFonts w:ascii="바탕" w:eastAsia="바탕" w:hAnsi="바탕" w:hint="eastAsia"/>
          <w:lang w:eastAsia="ko-KR"/>
        </w:rPr>
        <w:t>시:</w:t>
      </w:r>
      <w:r w:rsidRPr="003A7905">
        <w:rPr>
          <w:rFonts w:ascii="바탕" w:eastAsia="바탕" w:hAnsi="바탕"/>
          <w:lang w:eastAsia="ko-KR"/>
        </w:rPr>
        <w:t xml:space="preserve"> 2013</w:t>
      </w:r>
      <w:r w:rsidRPr="003A7905">
        <w:rPr>
          <w:rFonts w:ascii="바탕" w:eastAsia="바탕" w:hAnsi="바탕" w:hint="eastAsia"/>
          <w:lang w:eastAsia="ko-KR"/>
        </w:rPr>
        <w:t xml:space="preserve">년 </w:t>
      </w:r>
      <w:r w:rsidRPr="003A7905">
        <w:rPr>
          <w:rFonts w:ascii="바탕" w:eastAsia="바탕" w:hAnsi="바탕"/>
          <w:lang w:eastAsia="ko-KR"/>
        </w:rPr>
        <w:t>11</w:t>
      </w:r>
      <w:r w:rsidRPr="003A7905">
        <w:rPr>
          <w:rFonts w:ascii="바탕" w:eastAsia="바탕" w:hAnsi="바탕" w:hint="eastAsia"/>
          <w:lang w:eastAsia="ko-KR"/>
        </w:rPr>
        <w:t>월1</w:t>
      </w:r>
      <w:r w:rsidRPr="003A7905">
        <w:rPr>
          <w:rFonts w:ascii="바탕" w:eastAsia="바탕" w:hAnsi="바탕"/>
          <w:lang w:eastAsia="ko-KR"/>
        </w:rPr>
        <w:t>5</w:t>
      </w:r>
      <w:r w:rsidRPr="003A7905">
        <w:rPr>
          <w:rFonts w:ascii="바탕" w:eastAsia="바탕" w:hAnsi="바탕" w:hint="eastAsia"/>
          <w:lang w:eastAsia="ko-KR"/>
        </w:rPr>
        <w:t>일(금)</w:t>
      </w:r>
      <w:r w:rsidRPr="003A7905">
        <w:rPr>
          <w:rFonts w:ascii="바탕" w:eastAsia="바탕" w:hAnsi="바탕"/>
          <w:lang w:eastAsia="ko-KR"/>
        </w:rPr>
        <w:t xml:space="preserve"> </w:t>
      </w:r>
      <w:r w:rsidRPr="003A7905">
        <w:rPr>
          <w:rFonts w:ascii="바탕" w:eastAsia="바탕" w:hAnsi="바탕" w:hint="eastAsia"/>
          <w:lang w:eastAsia="ko-KR"/>
        </w:rPr>
        <w:t xml:space="preserve">오후 </w:t>
      </w:r>
      <w:r w:rsidRPr="003A7905">
        <w:rPr>
          <w:rFonts w:ascii="바탕" w:eastAsia="바탕" w:hAnsi="바탕"/>
          <w:lang w:eastAsia="ko-KR"/>
        </w:rPr>
        <w:t>4</w:t>
      </w:r>
      <w:r w:rsidRPr="003A7905">
        <w:rPr>
          <w:rFonts w:ascii="바탕" w:eastAsia="바탕" w:hAnsi="바탕" w:hint="eastAsia"/>
          <w:lang w:eastAsia="ko-KR"/>
        </w:rPr>
        <w:t>시~</w:t>
      </w:r>
      <w:r w:rsidRPr="003A7905">
        <w:rPr>
          <w:rFonts w:ascii="바탕" w:eastAsia="바탕" w:hAnsi="바탕"/>
          <w:lang w:eastAsia="ko-KR"/>
        </w:rPr>
        <w:t>7</w:t>
      </w:r>
      <w:r w:rsidRPr="003A7905">
        <w:rPr>
          <w:rFonts w:ascii="바탕" w:eastAsia="바탕" w:hAnsi="바탕" w:hint="eastAsia"/>
          <w:lang w:eastAsia="ko-KR"/>
        </w:rPr>
        <w:t>시</w:t>
      </w:r>
    </w:p>
    <w:p w:rsidR="00A03473" w:rsidRPr="003A7905" w:rsidRDefault="00A03473" w:rsidP="00A03473">
      <w:pPr>
        <w:tabs>
          <w:tab w:val="left" w:pos="4140"/>
        </w:tabs>
        <w:rPr>
          <w:rFonts w:ascii="바탕" w:eastAsia="바탕" w:hAnsi="바탕"/>
          <w:lang w:eastAsia="ko-KR"/>
        </w:rPr>
      </w:pPr>
      <w:r w:rsidRPr="003A7905">
        <w:rPr>
          <w:rFonts w:ascii="바탕" w:eastAsia="바탕" w:hAnsi="바탕" w:cs="Arial"/>
          <w:lang w:eastAsia="ko-KR"/>
        </w:rPr>
        <w:t>◆</w:t>
      </w:r>
      <w:r w:rsidRPr="003A7905">
        <w:rPr>
          <w:rFonts w:ascii="바탕" w:eastAsia="바탕" w:hAnsi="바탕" w:hint="eastAsia"/>
          <w:lang w:eastAsia="ko-KR"/>
        </w:rPr>
        <w:t>장</w:t>
      </w:r>
      <w:r w:rsidR="003A7905" w:rsidRPr="003A7905">
        <w:rPr>
          <w:rFonts w:ascii="바탕" w:eastAsia="바탕" w:hAnsi="바탕" w:hint="eastAsia"/>
          <w:lang w:eastAsia="ko-KR"/>
        </w:rPr>
        <w:t xml:space="preserve">      </w:t>
      </w:r>
      <w:r w:rsidRPr="003A7905">
        <w:rPr>
          <w:rFonts w:ascii="바탕" w:eastAsia="바탕" w:hAnsi="바탕" w:hint="eastAsia"/>
          <w:lang w:eastAsia="ko-KR"/>
        </w:rPr>
        <w:t>소:</w:t>
      </w:r>
      <w:r w:rsidRPr="003A7905">
        <w:rPr>
          <w:rFonts w:ascii="바탕" w:eastAsia="바탕" w:hAnsi="바탕"/>
          <w:lang w:eastAsia="ko-KR"/>
        </w:rPr>
        <w:t xml:space="preserve"> </w:t>
      </w:r>
      <w:proofErr w:type="spellStart"/>
      <w:r w:rsidR="00B13BD0">
        <w:rPr>
          <w:rFonts w:ascii="바탕" w:eastAsia="바탕" w:hAnsi="바탕" w:hint="eastAsia"/>
          <w:lang w:eastAsia="ko-KR"/>
        </w:rPr>
        <w:t>인터컨</w:t>
      </w:r>
      <w:r w:rsidRPr="003A7905">
        <w:rPr>
          <w:rFonts w:ascii="바탕" w:eastAsia="바탕" w:hAnsi="바탕" w:hint="eastAsia"/>
          <w:lang w:eastAsia="ko-KR"/>
        </w:rPr>
        <w:t>티넨탈</w:t>
      </w:r>
      <w:proofErr w:type="spellEnd"/>
      <w:r w:rsidRPr="003A7905">
        <w:rPr>
          <w:rFonts w:ascii="바탕" w:eastAsia="바탕" w:hAnsi="바탕" w:hint="eastAsia"/>
          <w:lang w:eastAsia="ko-KR"/>
        </w:rPr>
        <w:t xml:space="preserve"> </w:t>
      </w:r>
      <w:r w:rsidR="00B13BD0">
        <w:rPr>
          <w:rFonts w:ascii="바탕" w:eastAsia="바탕" w:hAnsi="바탕" w:hint="eastAsia"/>
          <w:lang w:eastAsia="ko-KR"/>
        </w:rPr>
        <w:t xml:space="preserve">서울 </w:t>
      </w:r>
      <w:proofErr w:type="spellStart"/>
      <w:r w:rsidR="00B13BD0">
        <w:rPr>
          <w:rFonts w:ascii="바탕" w:eastAsia="바탕" w:hAnsi="바탕" w:hint="eastAsia"/>
          <w:lang w:eastAsia="ko-KR"/>
        </w:rPr>
        <w:t>코엑스</w:t>
      </w:r>
      <w:proofErr w:type="spellEnd"/>
      <w:r w:rsidRPr="003A7905">
        <w:rPr>
          <w:rFonts w:ascii="바탕" w:eastAsia="바탕" w:hAnsi="바탕" w:hint="eastAsia"/>
          <w:lang w:eastAsia="ko-KR"/>
        </w:rPr>
        <w:t xml:space="preserve"> </w:t>
      </w:r>
      <w:r w:rsidRPr="003A7905">
        <w:rPr>
          <w:rFonts w:ascii="바탕" w:eastAsia="바탕" w:hAnsi="바탕"/>
          <w:lang w:eastAsia="ko-KR"/>
        </w:rPr>
        <w:t>HL(</w:t>
      </w:r>
      <w:r w:rsidRPr="003A7905">
        <w:rPr>
          <w:rFonts w:ascii="바탕" w:eastAsia="바탕" w:hAnsi="바탕" w:hint="eastAsia"/>
          <w:lang w:eastAsia="ko-KR"/>
        </w:rPr>
        <w:t>B</w:t>
      </w:r>
      <w:r w:rsidRPr="003A7905">
        <w:rPr>
          <w:rFonts w:ascii="바탕" w:eastAsia="바탕" w:hAnsi="바탕"/>
          <w:lang w:eastAsia="ko-KR"/>
        </w:rPr>
        <w:t>1</w:t>
      </w:r>
      <w:r w:rsidR="001A207E">
        <w:rPr>
          <w:rFonts w:ascii="PMingLiU" w:eastAsia="PMingLiU" w:hAnsi="PMingLiU" w:hint="eastAsia"/>
          <w:lang w:eastAsia="ko-KR"/>
        </w:rPr>
        <w:t>)</w:t>
      </w:r>
      <w:r w:rsidRPr="003A7905">
        <w:rPr>
          <w:rFonts w:ascii="바탕" w:eastAsia="바탕" w:hAnsi="바탕" w:hint="eastAsia"/>
          <w:lang w:eastAsia="ko-KR"/>
        </w:rPr>
        <w:t xml:space="preserve">층 </w:t>
      </w:r>
      <w:proofErr w:type="spellStart"/>
      <w:r w:rsidRPr="003A7905">
        <w:rPr>
          <w:rFonts w:ascii="바탕" w:eastAsia="바탕" w:hAnsi="바탕" w:hint="eastAsia"/>
          <w:lang w:eastAsia="ko-KR"/>
        </w:rPr>
        <w:t>다이아몬드홀</w:t>
      </w:r>
      <w:proofErr w:type="spellEnd"/>
    </w:p>
    <w:p w:rsidR="00A03473" w:rsidRPr="003A7905" w:rsidRDefault="00A03473" w:rsidP="00A03473">
      <w:pPr>
        <w:jc w:val="both"/>
        <w:rPr>
          <w:rFonts w:ascii="바탕" w:eastAsia="바탕" w:hAnsi="바탕" w:cs="Arial"/>
          <w:lang w:eastAsia="ko-KR"/>
        </w:rPr>
      </w:pPr>
      <w:r w:rsidRPr="003A7905">
        <w:rPr>
          <w:rFonts w:ascii="바탕" w:eastAsia="바탕" w:hAnsi="바탕" w:cs="Arial"/>
          <w:lang w:eastAsia="ko-KR"/>
        </w:rPr>
        <w:t>◆</w:t>
      </w:r>
      <w:r w:rsidRPr="003A7905">
        <w:rPr>
          <w:rFonts w:ascii="바탕" w:eastAsia="바탕" w:hAnsi="바탕" w:cs="Arial" w:hint="eastAsia"/>
          <w:lang w:eastAsia="ko-KR"/>
        </w:rPr>
        <w:t>세부일정: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22"/>
        <w:gridCol w:w="6918"/>
      </w:tblGrid>
      <w:tr w:rsidR="00A03473" w:rsidRPr="003A7905" w:rsidTr="003A7905">
        <w:tc>
          <w:tcPr>
            <w:tcW w:w="2122" w:type="dxa"/>
          </w:tcPr>
          <w:p w:rsidR="00A03473" w:rsidRPr="003A7905" w:rsidRDefault="00A03473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 w:rsidRPr="003A7905">
              <w:rPr>
                <w:rFonts w:ascii="바탕" w:eastAsia="바탕" w:hAnsi="바탕" w:cs="Arial" w:hint="eastAsia"/>
                <w:lang w:eastAsia="ko-KR"/>
              </w:rPr>
              <w:t>시간</w:t>
            </w:r>
          </w:p>
        </w:tc>
        <w:tc>
          <w:tcPr>
            <w:tcW w:w="6918" w:type="dxa"/>
          </w:tcPr>
          <w:p w:rsidR="00A03473" w:rsidRPr="003A7905" w:rsidRDefault="00A03473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 w:rsidRPr="003A7905">
              <w:rPr>
                <w:rFonts w:ascii="바탕" w:eastAsia="바탕" w:hAnsi="바탕" w:cs="Arial" w:hint="eastAsia"/>
                <w:lang w:eastAsia="ko-KR"/>
              </w:rPr>
              <w:t>일정</w:t>
            </w:r>
          </w:p>
        </w:tc>
      </w:tr>
      <w:tr w:rsidR="00A03473" w:rsidRPr="003A7905" w:rsidTr="003A7905">
        <w:tc>
          <w:tcPr>
            <w:tcW w:w="2122" w:type="dxa"/>
          </w:tcPr>
          <w:p w:rsidR="00A03473" w:rsidRPr="003A7905" w:rsidRDefault="00A03473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 w:rsidRPr="003A7905">
              <w:rPr>
                <w:rFonts w:ascii="바탕" w:eastAsia="바탕" w:hAnsi="바탕" w:cs="Arial" w:hint="eastAsia"/>
                <w:lang w:eastAsia="ko-KR"/>
              </w:rPr>
              <w:t>16:00~16</w:t>
            </w:r>
            <w:r w:rsidRPr="003A7905">
              <w:rPr>
                <w:rFonts w:ascii="바탕" w:eastAsia="바탕" w:hAnsi="바탕" w:cs="Arial"/>
                <w:lang w:eastAsia="ko-KR"/>
              </w:rPr>
              <w:t>:</w:t>
            </w:r>
            <w:r w:rsidRPr="003A7905">
              <w:rPr>
                <w:rFonts w:ascii="바탕" w:eastAsia="바탕" w:hAnsi="바탕" w:cs="Arial" w:hint="eastAsia"/>
                <w:lang w:eastAsia="ko-KR"/>
              </w:rPr>
              <w:t>30</w:t>
            </w:r>
          </w:p>
        </w:tc>
        <w:tc>
          <w:tcPr>
            <w:tcW w:w="6918" w:type="dxa"/>
          </w:tcPr>
          <w:p w:rsidR="00A03473" w:rsidRPr="003A7905" w:rsidRDefault="008F7195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>
              <w:rPr>
                <w:rFonts w:ascii="바탕" w:eastAsia="바탕" w:hAnsi="바탕" w:cs="Arial" w:hint="eastAsia"/>
                <w:lang w:eastAsia="ko-KR"/>
              </w:rPr>
              <w:t xml:space="preserve">참석자 </w:t>
            </w:r>
            <w:r w:rsidR="007C3D70">
              <w:rPr>
                <w:rFonts w:ascii="바탕" w:eastAsia="바탕" w:hAnsi="바탕" w:cs="Arial" w:hint="eastAsia"/>
                <w:lang w:eastAsia="ko-KR"/>
              </w:rPr>
              <w:t>등록</w:t>
            </w:r>
          </w:p>
        </w:tc>
      </w:tr>
      <w:tr w:rsidR="00A03473" w:rsidRPr="003A7905" w:rsidTr="003A7905">
        <w:tc>
          <w:tcPr>
            <w:tcW w:w="2122" w:type="dxa"/>
          </w:tcPr>
          <w:p w:rsidR="00A03473" w:rsidRPr="003A7905" w:rsidRDefault="00A03473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 w:rsidRPr="003A7905">
              <w:rPr>
                <w:rFonts w:ascii="바탕" w:eastAsia="바탕" w:hAnsi="바탕" w:cs="Arial" w:hint="eastAsia"/>
                <w:lang w:eastAsia="ko-KR"/>
              </w:rPr>
              <w:t>16:30~</w:t>
            </w:r>
            <w:r w:rsidRPr="003A7905">
              <w:rPr>
                <w:rFonts w:ascii="바탕" w:eastAsia="바탕" w:hAnsi="바탕" w:cs="Arial"/>
                <w:lang w:eastAsia="ko-KR"/>
              </w:rPr>
              <w:t>16:</w:t>
            </w:r>
            <w:r w:rsidR="008F7195">
              <w:rPr>
                <w:rFonts w:ascii="바탕" w:eastAsia="바탕" w:hAnsi="바탕" w:cs="Arial"/>
                <w:lang w:eastAsia="ko-KR"/>
              </w:rPr>
              <w:t>40</w:t>
            </w:r>
          </w:p>
        </w:tc>
        <w:tc>
          <w:tcPr>
            <w:tcW w:w="6918" w:type="dxa"/>
          </w:tcPr>
          <w:p w:rsidR="00A03473" w:rsidRPr="003A7905" w:rsidRDefault="00A03473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 w:rsidRPr="003A7905">
              <w:rPr>
                <w:rFonts w:ascii="바탕" w:eastAsia="바탕" w:hAnsi="바탕" w:cs="Arial" w:hint="eastAsia"/>
                <w:lang w:eastAsia="ko-KR"/>
              </w:rPr>
              <w:t>개회사</w:t>
            </w:r>
          </w:p>
        </w:tc>
      </w:tr>
      <w:tr w:rsidR="00A03473" w:rsidRPr="003A7905" w:rsidTr="003A7905">
        <w:tc>
          <w:tcPr>
            <w:tcW w:w="2122" w:type="dxa"/>
          </w:tcPr>
          <w:p w:rsidR="00A03473" w:rsidRPr="003A7905" w:rsidRDefault="008F7195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>
              <w:rPr>
                <w:rFonts w:ascii="바탕" w:eastAsia="바탕" w:hAnsi="바탕" w:cs="Arial" w:hint="eastAsia"/>
                <w:lang w:eastAsia="ko-KR"/>
              </w:rPr>
              <w:t>16:40</w:t>
            </w:r>
            <w:r w:rsidR="003A7905">
              <w:rPr>
                <w:rFonts w:ascii="바탕" w:eastAsia="바탕" w:hAnsi="바탕" w:cs="Arial" w:hint="eastAsia"/>
                <w:lang w:eastAsia="ko-KR"/>
              </w:rPr>
              <w:t>~17:00</w:t>
            </w:r>
          </w:p>
        </w:tc>
        <w:tc>
          <w:tcPr>
            <w:tcW w:w="6918" w:type="dxa"/>
          </w:tcPr>
          <w:p w:rsidR="00A03473" w:rsidRPr="003A7905" w:rsidRDefault="008F7195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>
              <w:rPr>
                <w:rFonts w:ascii="바탕" w:eastAsia="바탕" w:hAnsi="바탕" w:cs="Arial" w:hint="eastAsia"/>
                <w:lang w:eastAsia="ko-KR"/>
              </w:rPr>
              <w:t>대만 전시 산업</w:t>
            </w:r>
            <w:r w:rsidRPr="003A7905">
              <w:rPr>
                <w:rFonts w:ascii="바탕" w:eastAsia="바탕" w:hAnsi="바탕" w:cs="Arial" w:hint="eastAsia"/>
                <w:lang w:eastAsia="ko-KR"/>
              </w:rPr>
              <w:t xml:space="preserve"> </w:t>
            </w:r>
            <w:r>
              <w:rPr>
                <w:rFonts w:ascii="바탕" w:eastAsia="바탕" w:hAnsi="바탕" w:cs="Arial" w:hint="eastAsia"/>
                <w:lang w:eastAsia="ko-KR"/>
              </w:rPr>
              <w:t>현황 소개</w:t>
            </w:r>
          </w:p>
        </w:tc>
      </w:tr>
      <w:tr w:rsidR="00A03473" w:rsidRPr="003A7905" w:rsidTr="003A7905">
        <w:tc>
          <w:tcPr>
            <w:tcW w:w="2122" w:type="dxa"/>
          </w:tcPr>
          <w:p w:rsidR="00A03473" w:rsidRPr="003A7905" w:rsidRDefault="008F7195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>
              <w:rPr>
                <w:rFonts w:ascii="바탕" w:eastAsia="바탕" w:hAnsi="바탕" w:cs="Arial" w:hint="eastAsia"/>
                <w:lang w:eastAsia="ko-KR"/>
              </w:rPr>
              <w:t>17:00~17:3</w:t>
            </w:r>
            <w:r w:rsidR="003A7905">
              <w:rPr>
                <w:rFonts w:ascii="바탕" w:eastAsia="바탕" w:hAnsi="바탕" w:cs="Arial" w:hint="eastAsia"/>
                <w:lang w:eastAsia="ko-KR"/>
              </w:rPr>
              <w:t>0</w:t>
            </w:r>
          </w:p>
        </w:tc>
        <w:tc>
          <w:tcPr>
            <w:tcW w:w="6918" w:type="dxa"/>
          </w:tcPr>
          <w:p w:rsidR="00A03473" w:rsidRPr="003A7905" w:rsidRDefault="008F7195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>
              <w:rPr>
                <w:rFonts w:ascii="바탕" w:eastAsia="바탕" w:hAnsi="바탕" w:cs="Arial" w:hint="eastAsia"/>
                <w:lang w:eastAsia="ko-KR"/>
              </w:rPr>
              <w:t>대만 국제 전시회 소개</w:t>
            </w:r>
          </w:p>
        </w:tc>
      </w:tr>
      <w:tr w:rsidR="00A03473" w:rsidRPr="003A7905" w:rsidTr="003A7905">
        <w:tc>
          <w:tcPr>
            <w:tcW w:w="2122" w:type="dxa"/>
          </w:tcPr>
          <w:p w:rsidR="00A03473" w:rsidRPr="003A7905" w:rsidRDefault="008F7195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>
              <w:rPr>
                <w:rFonts w:ascii="바탕" w:eastAsia="바탕" w:hAnsi="바탕" w:cs="Arial" w:hint="eastAsia"/>
                <w:lang w:eastAsia="ko-KR"/>
              </w:rPr>
              <w:t>17:3</w:t>
            </w:r>
            <w:r w:rsidR="003A7905">
              <w:rPr>
                <w:rFonts w:ascii="바탕" w:eastAsia="바탕" w:hAnsi="바탕" w:cs="Arial" w:hint="eastAsia"/>
                <w:lang w:eastAsia="ko-KR"/>
              </w:rPr>
              <w:t>0~18:00</w:t>
            </w:r>
          </w:p>
        </w:tc>
        <w:tc>
          <w:tcPr>
            <w:tcW w:w="6918" w:type="dxa"/>
          </w:tcPr>
          <w:p w:rsidR="00A03473" w:rsidRPr="003A7905" w:rsidRDefault="008F7195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>
              <w:rPr>
                <w:rFonts w:ascii="바탕" w:eastAsia="바탕" w:hAnsi="바탕" w:cs="Arial" w:hint="eastAsia"/>
                <w:lang w:eastAsia="ko-KR"/>
              </w:rPr>
              <w:t xml:space="preserve">까오슝 </w:t>
            </w:r>
            <w:r w:rsidR="003009C4">
              <w:rPr>
                <w:rFonts w:ascii="바탕" w:eastAsia="바탕" w:hAnsi="바탕" w:cs="Arial" w:hint="eastAsia"/>
                <w:lang w:eastAsia="ko-KR"/>
              </w:rPr>
              <w:t xml:space="preserve">국제 </w:t>
            </w:r>
            <w:r>
              <w:rPr>
                <w:rFonts w:ascii="바탕" w:eastAsia="바탕" w:hAnsi="바탕" w:cs="Arial" w:hint="eastAsia"/>
                <w:lang w:eastAsia="ko-KR"/>
              </w:rPr>
              <w:t>전시관 소개</w:t>
            </w:r>
          </w:p>
        </w:tc>
      </w:tr>
      <w:tr w:rsidR="003A7905" w:rsidRPr="003A7905" w:rsidTr="003A7905">
        <w:tc>
          <w:tcPr>
            <w:tcW w:w="2122" w:type="dxa"/>
          </w:tcPr>
          <w:p w:rsidR="003A7905" w:rsidRDefault="003A7905" w:rsidP="00A03473">
            <w:pPr>
              <w:jc w:val="both"/>
              <w:rPr>
                <w:rFonts w:ascii="바탕" w:eastAsia="바탕" w:hAnsi="바탕" w:cs="Arial"/>
                <w:lang w:eastAsia="ko-KR"/>
              </w:rPr>
            </w:pPr>
            <w:r>
              <w:rPr>
                <w:rFonts w:ascii="바탕" w:eastAsia="바탕" w:hAnsi="바탕" w:cs="Arial" w:hint="eastAsia"/>
                <w:lang w:eastAsia="ko-KR"/>
              </w:rPr>
              <w:t>18:0</w:t>
            </w:r>
            <w:r w:rsidRPr="003A7905">
              <w:rPr>
                <w:rFonts w:ascii="바탕" w:eastAsia="바탕" w:hAnsi="바탕" w:cs="Arial" w:hint="eastAsia"/>
                <w:lang w:eastAsia="ko-KR"/>
              </w:rPr>
              <w:t>0~19:00</w:t>
            </w:r>
          </w:p>
        </w:tc>
        <w:tc>
          <w:tcPr>
            <w:tcW w:w="6918" w:type="dxa"/>
          </w:tcPr>
          <w:p w:rsidR="003A7905" w:rsidRPr="001A207E" w:rsidRDefault="007C3D70" w:rsidP="00A03473">
            <w:pPr>
              <w:jc w:val="both"/>
              <w:rPr>
                <w:rFonts w:ascii="바탕" w:eastAsiaTheme="minorEastAsia" w:hAnsi="바탕" w:cs="Arial"/>
                <w:lang w:eastAsia="ko-KR"/>
              </w:rPr>
            </w:pPr>
            <w:r>
              <w:rPr>
                <w:rFonts w:ascii="바탕" w:eastAsia="바탕" w:hAnsi="바탕" w:cs="Arial" w:hint="eastAsia"/>
                <w:lang w:eastAsia="ko-KR"/>
              </w:rPr>
              <w:t>식사</w:t>
            </w:r>
            <w:r w:rsidR="001A207E" w:rsidRPr="001A207E">
              <w:rPr>
                <w:rFonts w:ascii="바탕" w:eastAsia="바탕" w:hAnsi="바탕" w:cs="Arial" w:hint="eastAsia"/>
              </w:rPr>
              <w:t xml:space="preserve"> </w:t>
            </w:r>
            <w:r w:rsidR="001A207E" w:rsidRPr="001A207E">
              <w:rPr>
                <w:rFonts w:ascii="바탕" w:eastAsia="바탕" w:hAnsi="바탕" w:cs="바탕체" w:hint="eastAsia"/>
                <w:lang w:eastAsia="ko-KR"/>
              </w:rPr>
              <w:t xml:space="preserve">및 </w:t>
            </w:r>
            <w:r w:rsidR="001A207E" w:rsidRPr="001A207E">
              <w:rPr>
                <w:rFonts w:ascii="바탕" w:eastAsia="바탕" w:hAnsi="바탕" w:cs="PMingLiU" w:hint="eastAsia"/>
                <w:lang w:eastAsia="ko-KR"/>
              </w:rPr>
              <w:t>교류</w:t>
            </w:r>
          </w:p>
        </w:tc>
      </w:tr>
    </w:tbl>
    <w:p w:rsidR="003A7905" w:rsidRDefault="003A7905" w:rsidP="00A03473">
      <w:pPr>
        <w:jc w:val="both"/>
        <w:rPr>
          <w:rFonts w:ascii="바탕" w:eastAsia="바탕" w:hAnsi="바탕"/>
          <w:lang w:eastAsia="ko-KR"/>
        </w:rPr>
      </w:pPr>
    </w:p>
    <w:p w:rsidR="00FD2124" w:rsidRDefault="00FD2124" w:rsidP="00A03473">
      <w:pPr>
        <w:jc w:val="both"/>
        <w:rPr>
          <w:rFonts w:ascii="바탕" w:eastAsia="바탕" w:hAnsi="바탕" w:cs="Arial"/>
          <w:lang w:eastAsia="ko-KR"/>
        </w:rPr>
      </w:pPr>
      <w:r w:rsidRPr="003A7905">
        <w:rPr>
          <w:rFonts w:ascii="바탕" w:eastAsia="바탕" w:hAnsi="바탕" w:cs="Arial"/>
          <w:lang w:eastAsia="ko-KR"/>
        </w:rPr>
        <w:t>◆</w:t>
      </w:r>
      <w:r>
        <w:rPr>
          <w:rFonts w:ascii="바탕" w:eastAsia="바탕" w:hAnsi="바탕" w:cs="Arial" w:hint="eastAsia"/>
          <w:lang w:eastAsia="ko-KR"/>
        </w:rPr>
        <w:t>신청방법:</w:t>
      </w:r>
      <w:r>
        <w:rPr>
          <w:rFonts w:ascii="바탕" w:eastAsia="바탕" w:hAnsi="바탕" w:cs="Arial"/>
          <w:lang w:eastAsia="ko-KR"/>
        </w:rPr>
        <w:t xml:space="preserve"> </w:t>
      </w:r>
      <w:r>
        <w:rPr>
          <w:rFonts w:ascii="바탕" w:eastAsia="바탕" w:hAnsi="바탕" w:cs="Arial" w:hint="eastAsia"/>
          <w:lang w:eastAsia="ko-KR"/>
        </w:rPr>
        <w:t>첨부된 신청서를 작성하시어 서울대만무역센터로 회신 주시기 바랍니다.</w:t>
      </w:r>
    </w:p>
    <w:p w:rsidR="00FD2124" w:rsidRDefault="00FD2124" w:rsidP="00A03473">
      <w:pPr>
        <w:jc w:val="both"/>
        <w:rPr>
          <w:rFonts w:ascii="바탕" w:eastAsia="바탕" w:hAnsi="바탕" w:cs="Arial"/>
          <w:lang w:eastAsia="ko-KR"/>
        </w:rPr>
      </w:pPr>
      <w:r w:rsidRPr="003A7905">
        <w:rPr>
          <w:rFonts w:ascii="바탕" w:eastAsia="바탕" w:hAnsi="바탕" w:cs="Arial"/>
          <w:lang w:eastAsia="ko-KR"/>
        </w:rPr>
        <w:t>◆</w:t>
      </w:r>
      <w:r>
        <w:rPr>
          <w:rFonts w:ascii="바탕" w:eastAsia="바탕" w:hAnsi="바탕" w:cs="Arial" w:hint="eastAsia"/>
          <w:lang w:eastAsia="ko-KR"/>
        </w:rPr>
        <w:t>신청기한:</w:t>
      </w:r>
      <w:r>
        <w:rPr>
          <w:rFonts w:ascii="바탕" w:eastAsia="바탕" w:hAnsi="바탕" w:cs="Arial"/>
          <w:lang w:eastAsia="ko-KR"/>
        </w:rPr>
        <w:t xml:space="preserve"> 2013</w:t>
      </w:r>
      <w:r>
        <w:rPr>
          <w:rFonts w:ascii="바탕" w:eastAsia="바탕" w:hAnsi="바탕" w:cs="Arial" w:hint="eastAsia"/>
          <w:lang w:eastAsia="ko-KR"/>
        </w:rPr>
        <w:t xml:space="preserve">년 </w:t>
      </w:r>
      <w:r>
        <w:rPr>
          <w:rFonts w:ascii="바탕" w:eastAsia="바탕" w:hAnsi="바탕" w:cs="Arial"/>
          <w:lang w:eastAsia="ko-KR"/>
        </w:rPr>
        <w:t>11</w:t>
      </w:r>
      <w:r>
        <w:rPr>
          <w:rFonts w:ascii="바탕" w:eastAsia="바탕" w:hAnsi="바탕" w:cs="Arial" w:hint="eastAsia"/>
          <w:lang w:eastAsia="ko-KR"/>
        </w:rPr>
        <w:t xml:space="preserve">월 </w:t>
      </w:r>
      <w:r>
        <w:rPr>
          <w:rFonts w:ascii="바탕" w:eastAsia="바탕" w:hAnsi="바탕" w:cs="Arial"/>
          <w:lang w:eastAsia="ko-KR"/>
        </w:rPr>
        <w:t>5</w:t>
      </w:r>
      <w:r>
        <w:rPr>
          <w:rFonts w:ascii="바탕" w:eastAsia="바탕" w:hAnsi="바탕" w:cs="Arial" w:hint="eastAsia"/>
          <w:lang w:eastAsia="ko-KR"/>
        </w:rPr>
        <w:t>일(화)</w:t>
      </w:r>
      <w:r>
        <w:rPr>
          <w:rFonts w:ascii="바탕" w:eastAsia="바탕" w:hAnsi="바탕" w:cs="Arial"/>
          <w:lang w:eastAsia="ko-KR"/>
        </w:rPr>
        <w:t xml:space="preserve"> </w:t>
      </w:r>
      <w:r>
        <w:rPr>
          <w:rFonts w:ascii="바탕" w:eastAsia="바탕" w:hAnsi="바탕" w:cs="Arial" w:hint="eastAsia"/>
          <w:lang w:eastAsia="ko-KR"/>
        </w:rPr>
        <w:t>까지</w:t>
      </w:r>
    </w:p>
    <w:p w:rsidR="00FD2124" w:rsidRDefault="00FD2124" w:rsidP="00FD2124">
      <w:pPr>
        <w:rPr>
          <w:rFonts w:ascii="바탕" w:eastAsia="바탕" w:hAnsi="바탕"/>
          <w:lang w:eastAsia="ko-KR"/>
        </w:rPr>
      </w:pPr>
      <w:r w:rsidRPr="003A7905">
        <w:rPr>
          <w:rFonts w:ascii="바탕" w:eastAsia="바탕" w:hAnsi="바탕" w:cs="Arial"/>
          <w:lang w:eastAsia="ko-KR"/>
        </w:rPr>
        <w:t>◆</w:t>
      </w:r>
      <w:r w:rsidR="00AE1D4E">
        <w:rPr>
          <w:rFonts w:ascii="바탕" w:eastAsia="바탕" w:hAnsi="바탕" w:cs="Arial" w:hint="eastAsia"/>
          <w:lang w:eastAsia="ko-KR"/>
        </w:rPr>
        <w:t>행사문의:</w:t>
      </w:r>
      <w:r w:rsidR="00AE1D4E">
        <w:rPr>
          <w:rFonts w:ascii="바탕" w:eastAsia="바탕" w:hAnsi="바탕" w:cs="Arial"/>
          <w:lang w:eastAsia="ko-KR"/>
        </w:rPr>
        <w:t xml:space="preserve"> </w:t>
      </w:r>
      <w:r w:rsidRPr="003A7905">
        <w:rPr>
          <w:rFonts w:ascii="바탕" w:eastAsia="바탕" w:hAnsi="바탕" w:hint="eastAsia"/>
          <w:lang w:eastAsia="ko-KR"/>
        </w:rPr>
        <w:t>서울대만무역센터</w:t>
      </w:r>
    </w:p>
    <w:p w:rsidR="00FD2124" w:rsidRPr="00C576CD" w:rsidRDefault="00FD2124" w:rsidP="00FD2124">
      <w:pPr>
        <w:rPr>
          <w:rStyle w:val="ac"/>
          <w:rFonts w:ascii="바탕" w:eastAsia="바탕" w:hAnsi="바탕"/>
          <w:b w:val="0"/>
          <w:bCs w:val="0"/>
          <w:lang w:eastAsia="ko-KR"/>
        </w:rPr>
      </w:pPr>
      <w:r w:rsidRPr="003A7905">
        <w:rPr>
          <w:rFonts w:ascii="바탕" w:eastAsia="바탕" w:hAnsi="바탕" w:hint="eastAsia"/>
          <w:lang w:eastAsia="ko-KR"/>
        </w:rPr>
        <w:t xml:space="preserve">Tel: 02-3789-8722  </w:t>
      </w:r>
      <w:r w:rsidRPr="003A7905">
        <w:rPr>
          <w:rFonts w:ascii="바탕" w:eastAsia="바탕" w:hAnsi="바탕"/>
          <w:lang w:eastAsia="ko-KR"/>
        </w:rPr>
        <w:t xml:space="preserve"> </w:t>
      </w:r>
      <w:r w:rsidRPr="003A7905">
        <w:rPr>
          <w:rFonts w:ascii="바탕" w:eastAsia="바탕" w:hAnsi="바탕" w:hint="eastAsia"/>
          <w:lang w:eastAsia="ko-KR"/>
        </w:rPr>
        <w:t xml:space="preserve">FAX: 02-3789-8779    </w:t>
      </w:r>
      <w:r>
        <w:rPr>
          <w:rFonts w:ascii="바탕" w:eastAsia="바탕" w:hAnsi="바탕"/>
          <w:lang w:eastAsia="ko-KR"/>
        </w:rPr>
        <w:t>email: seoul@taitra.</w:t>
      </w:r>
      <w:r>
        <w:rPr>
          <w:rFonts w:ascii="바탕" w:eastAsia="바탕" w:hAnsi="바탕" w:hint="eastAsia"/>
          <w:lang w:eastAsia="ko-KR"/>
        </w:rPr>
        <w:t>org.tw</w:t>
      </w:r>
    </w:p>
    <w:p w:rsidR="00FD2124" w:rsidRDefault="00FD2124" w:rsidP="00A03473">
      <w:pPr>
        <w:jc w:val="both"/>
        <w:rPr>
          <w:rFonts w:ascii="바탕" w:eastAsia="바탕" w:hAnsi="바탕" w:cs="Arial"/>
          <w:lang w:eastAsia="ko-KR"/>
        </w:rPr>
      </w:pPr>
    </w:p>
    <w:p w:rsidR="00FD2124" w:rsidRDefault="00FD2124" w:rsidP="00A03473">
      <w:pPr>
        <w:jc w:val="both"/>
        <w:rPr>
          <w:rFonts w:ascii="바탕" w:eastAsia="바탕" w:hAnsi="바탕" w:cs="Arial"/>
          <w:lang w:eastAsia="ko-KR"/>
        </w:rPr>
      </w:pPr>
    </w:p>
    <w:p w:rsidR="00FD2124" w:rsidRDefault="00FD2124" w:rsidP="00A03473">
      <w:pPr>
        <w:jc w:val="both"/>
        <w:rPr>
          <w:rFonts w:ascii="바탕" w:eastAsia="바탕" w:hAnsi="바탕" w:cs="Arial"/>
          <w:lang w:eastAsia="ko-KR"/>
        </w:rPr>
      </w:pPr>
    </w:p>
    <w:p w:rsidR="00FD2124" w:rsidRDefault="00FD2124" w:rsidP="00A03473">
      <w:pPr>
        <w:jc w:val="both"/>
        <w:rPr>
          <w:rFonts w:ascii="바탕" w:eastAsia="바탕" w:hAnsi="바탕" w:cs="Arial"/>
          <w:lang w:eastAsia="ko-KR"/>
        </w:rPr>
      </w:pPr>
    </w:p>
    <w:p w:rsidR="00FD2124" w:rsidRDefault="00FD2124" w:rsidP="00A03473">
      <w:pPr>
        <w:jc w:val="both"/>
        <w:rPr>
          <w:rFonts w:ascii="바탕" w:eastAsia="바탕" w:hAnsi="바탕" w:cs="Arial"/>
          <w:lang w:eastAsia="ko-KR"/>
        </w:rPr>
      </w:pPr>
    </w:p>
    <w:p w:rsidR="00FD2124" w:rsidRDefault="00FD2124" w:rsidP="00A03473">
      <w:pPr>
        <w:jc w:val="both"/>
        <w:rPr>
          <w:rFonts w:ascii="바탕" w:eastAsia="바탕" w:hAnsi="바탕" w:cs="Arial"/>
          <w:lang w:eastAsia="ko-KR"/>
        </w:rPr>
      </w:pPr>
    </w:p>
    <w:p w:rsidR="00C22D56" w:rsidRPr="00083542" w:rsidRDefault="00C22D56" w:rsidP="00A03473">
      <w:pPr>
        <w:jc w:val="both"/>
        <w:rPr>
          <w:rFonts w:ascii="바탕" w:eastAsia="바탕" w:hAnsi="바탕" w:cs="Arial"/>
          <w:lang w:eastAsia="ko-KR"/>
        </w:rPr>
      </w:pPr>
    </w:p>
    <w:sectPr w:rsidR="00C22D56" w:rsidRPr="00083542" w:rsidSect="006D1482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198" w:right="1417" w:bottom="1702" w:left="1440" w:header="851" w:footer="997" w:gutter="0"/>
      <w:cols w:space="4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242" w:rsidRDefault="00B72242">
      <w:r>
        <w:separator/>
      </w:r>
    </w:p>
  </w:endnote>
  <w:endnote w:type="continuationSeparator" w:id="0">
    <w:p w:rsidR="00B72242" w:rsidRDefault="00B72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D이솝체">
    <w:altName w:val="바탕"/>
    <w:charset w:val="81"/>
    <w:family w:val="roman"/>
    <w:pitch w:val="variable"/>
    <w:sig w:usb0="00000003" w:usb1="1957041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29D77CFB" w:usb2="00000012" w:usb3="00000000" w:csb0="0008008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AC7E9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7E9E" w:rsidRDefault="00AC7E9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AC7E9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AC7E9E" w:rsidRDefault="00AC7E9E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Pr="000E5CC0" w:rsidRDefault="00AC7E9E" w:rsidP="00B30E85">
    <w:pPr>
      <w:pStyle w:val="a3"/>
      <w:jc w:val="center"/>
      <w:rPr>
        <w:rFonts w:eastAsia="바탕"/>
        <w:lang w:eastAsia="ko-K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AC7E9E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7E9E" w:rsidRDefault="00AC7E9E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AC7E9E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83542">
      <w:rPr>
        <w:rStyle w:val="a6"/>
        <w:noProof/>
      </w:rPr>
      <w:t>2</w:t>
    </w:r>
    <w:r>
      <w:rPr>
        <w:rStyle w:val="a6"/>
      </w:rPr>
      <w:fldChar w:fldCharType="end"/>
    </w:r>
  </w:p>
  <w:p w:rsidR="00AC7E9E" w:rsidRDefault="00AC7E9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242" w:rsidRDefault="00B72242">
      <w:r>
        <w:separator/>
      </w:r>
    </w:p>
  </w:footnote>
  <w:footnote w:type="continuationSeparator" w:id="0">
    <w:p w:rsidR="00B72242" w:rsidRDefault="00B72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AC7E9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7E9E" w:rsidRDefault="00AC7E9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AC7E9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AC7E9E" w:rsidRDefault="00AC7E9E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AC7E9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7E9E" w:rsidRDefault="00AC7E9E">
    <w:pPr>
      <w:pStyle w:val="a5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AC7E9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83542">
      <w:rPr>
        <w:rStyle w:val="a6"/>
        <w:noProof/>
      </w:rPr>
      <w:t>2</w:t>
    </w:r>
    <w:r>
      <w:rPr>
        <w:rStyle w:val="a6"/>
      </w:rPr>
      <w:fldChar w:fldCharType="end"/>
    </w:r>
  </w:p>
  <w:p w:rsidR="00AC7E9E" w:rsidRDefault="00AC7E9E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65625"/>
    <w:multiLevelType w:val="hybridMultilevel"/>
    <w:tmpl w:val="5CAA44DA"/>
    <w:lvl w:ilvl="0" w:tplc="7E12FAD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DFKai-SB" w:hint="eastAsia"/>
      </w:rPr>
    </w:lvl>
    <w:lvl w:ilvl="1" w:tplc="5F00128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86CE1D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74A57D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FB2F14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715C7A5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F18495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14EF21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F2EC8A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24D6B8D"/>
    <w:multiLevelType w:val="hybridMultilevel"/>
    <w:tmpl w:val="38E88FEE"/>
    <w:lvl w:ilvl="0" w:tplc="0E7ABDA6">
      <w:start w:val="1"/>
      <w:numFmt w:val="decimal"/>
      <w:lvlText w:val="%1."/>
      <w:lvlJc w:val="left"/>
      <w:pPr>
        <w:tabs>
          <w:tab w:val="num" w:pos="1411"/>
        </w:tabs>
        <w:ind w:left="14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851"/>
        </w:tabs>
        <w:ind w:left="1851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1"/>
        </w:tabs>
        <w:ind w:left="2651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051"/>
        </w:tabs>
        <w:ind w:left="3051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1"/>
        </w:tabs>
        <w:ind w:left="3451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1"/>
        </w:tabs>
        <w:ind w:left="3851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251"/>
        </w:tabs>
        <w:ind w:left="4251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1"/>
        </w:tabs>
        <w:ind w:left="4651" w:hanging="400"/>
      </w:pPr>
    </w:lvl>
  </w:abstractNum>
  <w:abstractNum w:abstractNumId="2">
    <w:nsid w:val="0A8E1FFD"/>
    <w:multiLevelType w:val="hybridMultilevel"/>
    <w:tmpl w:val="92E8669A"/>
    <w:lvl w:ilvl="0" w:tplc="40765D24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480"/>
        </w:tabs>
        <w:ind w:left="24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80"/>
        </w:tabs>
        <w:ind w:left="36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0"/>
        </w:tabs>
        <w:ind w:left="44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80"/>
        </w:tabs>
        <w:ind w:left="48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00"/>
      </w:pPr>
    </w:lvl>
  </w:abstractNum>
  <w:abstractNum w:abstractNumId="3">
    <w:nsid w:val="0F3519F0"/>
    <w:multiLevelType w:val="hybridMultilevel"/>
    <w:tmpl w:val="5394C906"/>
    <w:lvl w:ilvl="0" w:tplc="333C108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480"/>
        </w:tabs>
        <w:ind w:left="24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80"/>
        </w:tabs>
        <w:ind w:left="36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0"/>
        </w:tabs>
        <w:ind w:left="44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80"/>
        </w:tabs>
        <w:ind w:left="48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00"/>
      </w:pPr>
    </w:lvl>
  </w:abstractNum>
  <w:abstractNum w:abstractNumId="4">
    <w:nsid w:val="14292795"/>
    <w:multiLevelType w:val="hybridMultilevel"/>
    <w:tmpl w:val="080C30B8"/>
    <w:lvl w:ilvl="0" w:tplc="0DE0CEDE">
      <w:start w:val="1"/>
      <w:numFmt w:val="decimal"/>
      <w:lvlText w:val="%1."/>
      <w:lvlJc w:val="left"/>
      <w:pPr>
        <w:tabs>
          <w:tab w:val="num" w:pos="1985"/>
        </w:tabs>
        <w:ind w:left="1985" w:hanging="360"/>
      </w:pPr>
      <w:rPr>
        <w:rFonts w:hint="eastAsia"/>
      </w:rPr>
    </w:lvl>
    <w:lvl w:ilvl="1" w:tplc="7FC8B310">
      <w:start w:val="1"/>
      <w:numFmt w:val="decimal"/>
      <w:lvlText w:val="%2)"/>
      <w:lvlJc w:val="left"/>
      <w:pPr>
        <w:tabs>
          <w:tab w:val="num" w:pos="2385"/>
        </w:tabs>
        <w:ind w:left="238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25"/>
        </w:tabs>
        <w:ind w:left="282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25"/>
        </w:tabs>
        <w:ind w:left="362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5"/>
        </w:tabs>
        <w:ind w:left="402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25"/>
        </w:tabs>
        <w:ind w:left="442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25"/>
        </w:tabs>
        <w:ind w:left="482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00"/>
      </w:pPr>
    </w:lvl>
  </w:abstractNum>
  <w:abstractNum w:abstractNumId="5">
    <w:nsid w:val="1D8F2D68"/>
    <w:multiLevelType w:val="hybridMultilevel"/>
    <w:tmpl w:val="B5D4FD08"/>
    <w:lvl w:ilvl="0" w:tplc="62027C44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480"/>
        </w:tabs>
        <w:ind w:left="24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80"/>
        </w:tabs>
        <w:ind w:left="36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0"/>
        </w:tabs>
        <w:ind w:left="44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80"/>
        </w:tabs>
        <w:ind w:left="48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00"/>
      </w:pPr>
    </w:lvl>
  </w:abstractNum>
  <w:abstractNum w:abstractNumId="6">
    <w:nsid w:val="221539EC"/>
    <w:multiLevelType w:val="hybridMultilevel"/>
    <w:tmpl w:val="59187EE0"/>
    <w:lvl w:ilvl="0" w:tplc="4A7CC52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600"/>
        </w:tabs>
        <w:ind w:left="26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00"/>
        </w:tabs>
        <w:ind w:left="34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800"/>
        </w:tabs>
        <w:ind w:left="38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0"/>
        </w:tabs>
        <w:ind w:left="46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000"/>
        </w:tabs>
        <w:ind w:left="50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00"/>
      </w:pPr>
    </w:lvl>
  </w:abstractNum>
  <w:abstractNum w:abstractNumId="7">
    <w:nsid w:val="22554FF2"/>
    <w:multiLevelType w:val="hybridMultilevel"/>
    <w:tmpl w:val="7B527478"/>
    <w:lvl w:ilvl="0" w:tplc="7748A2AE">
      <w:start w:val="1"/>
      <w:numFmt w:val="taiwaneseCountingThousand"/>
      <w:lvlText w:val="%1、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8">
    <w:nsid w:val="273E3B3D"/>
    <w:multiLevelType w:val="hybridMultilevel"/>
    <w:tmpl w:val="AE7A0C26"/>
    <w:lvl w:ilvl="0" w:tplc="69148BF2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4B5EA786">
      <w:start w:val="1"/>
      <w:numFmt w:val="decimal"/>
      <w:lvlText w:val="%2)"/>
      <w:lvlJc w:val="left"/>
      <w:pPr>
        <w:tabs>
          <w:tab w:val="num" w:pos="2440"/>
        </w:tabs>
        <w:ind w:left="24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80"/>
        </w:tabs>
        <w:ind w:left="36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0"/>
        </w:tabs>
        <w:ind w:left="44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80"/>
        </w:tabs>
        <w:ind w:left="48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00"/>
      </w:pPr>
    </w:lvl>
  </w:abstractNum>
  <w:abstractNum w:abstractNumId="9">
    <w:nsid w:val="29804E9A"/>
    <w:multiLevelType w:val="singleLevel"/>
    <w:tmpl w:val="5416683E"/>
    <w:lvl w:ilvl="0">
      <w:start w:val="1"/>
      <w:numFmt w:val="taiwaneseCountingThousand"/>
      <w:lvlText w:val="%1、"/>
      <w:lvlJc w:val="left"/>
      <w:pPr>
        <w:tabs>
          <w:tab w:val="num" w:pos="1620"/>
        </w:tabs>
        <w:ind w:left="1620" w:hanging="645"/>
      </w:pPr>
      <w:rPr>
        <w:rFonts w:hint="eastAsia"/>
      </w:rPr>
    </w:lvl>
  </w:abstractNum>
  <w:abstractNum w:abstractNumId="10">
    <w:nsid w:val="30892830"/>
    <w:multiLevelType w:val="hybridMultilevel"/>
    <w:tmpl w:val="936C2578"/>
    <w:lvl w:ilvl="0" w:tplc="162A9A0E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480"/>
        </w:tabs>
        <w:ind w:left="24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80"/>
        </w:tabs>
        <w:ind w:left="36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0"/>
        </w:tabs>
        <w:ind w:left="44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80"/>
        </w:tabs>
        <w:ind w:left="48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00"/>
      </w:pPr>
    </w:lvl>
  </w:abstractNum>
  <w:abstractNum w:abstractNumId="11">
    <w:nsid w:val="32EE1F55"/>
    <w:multiLevelType w:val="hybridMultilevel"/>
    <w:tmpl w:val="FC18E01C"/>
    <w:lvl w:ilvl="0" w:tplc="3856A2F4">
      <w:start w:val="1"/>
      <w:numFmt w:val="decimal"/>
      <w:lvlText w:val="%1.)"/>
      <w:lvlJc w:val="left"/>
      <w:pPr>
        <w:tabs>
          <w:tab w:val="num" w:pos="2145"/>
        </w:tabs>
        <w:ind w:left="214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585"/>
        </w:tabs>
        <w:ind w:left="258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5"/>
        </w:tabs>
        <w:ind w:left="338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785"/>
        </w:tabs>
        <w:ind w:left="378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85"/>
        </w:tabs>
        <w:ind w:left="458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985"/>
        </w:tabs>
        <w:ind w:left="498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85"/>
        </w:tabs>
        <w:ind w:left="5385" w:hanging="400"/>
      </w:pPr>
    </w:lvl>
  </w:abstractNum>
  <w:abstractNum w:abstractNumId="12">
    <w:nsid w:val="336452BC"/>
    <w:multiLevelType w:val="hybridMultilevel"/>
    <w:tmpl w:val="9170EFD6"/>
    <w:lvl w:ilvl="0" w:tplc="E87440A0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3">
    <w:nsid w:val="34880ECD"/>
    <w:multiLevelType w:val="hybridMultilevel"/>
    <w:tmpl w:val="4E5A5194"/>
    <w:lvl w:ilvl="0" w:tplc="452C08DC">
      <w:start w:val="1"/>
      <w:numFmt w:val="decimal"/>
      <w:lvlText w:val="%1."/>
      <w:lvlJc w:val="left"/>
      <w:pPr>
        <w:tabs>
          <w:tab w:val="num" w:pos="1411"/>
        </w:tabs>
        <w:ind w:left="14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851"/>
        </w:tabs>
        <w:ind w:left="1851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1"/>
        </w:tabs>
        <w:ind w:left="2651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051"/>
        </w:tabs>
        <w:ind w:left="3051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1"/>
        </w:tabs>
        <w:ind w:left="3451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1"/>
        </w:tabs>
        <w:ind w:left="3851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251"/>
        </w:tabs>
        <w:ind w:left="4251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1"/>
        </w:tabs>
        <w:ind w:left="4651" w:hanging="400"/>
      </w:pPr>
    </w:lvl>
  </w:abstractNum>
  <w:abstractNum w:abstractNumId="14">
    <w:nsid w:val="356A62FC"/>
    <w:multiLevelType w:val="hybridMultilevel"/>
    <w:tmpl w:val="43441D54"/>
    <w:lvl w:ilvl="0" w:tplc="0DCCC37E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535"/>
        </w:tabs>
        <w:ind w:left="153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5"/>
        </w:tabs>
        <w:ind w:left="233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735"/>
        </w:tabs>
        <w:ind w:left="273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5"/>
        </w:tabs>
        <w:ind w:left="313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5"/>
        </w:tabs>
        <w:ind w:left="353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935"/>
        </w:tabs>
        <w:ind w:left="393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5"/>
        </w:tabs>
        <w:ind w:left="4335" w:hanging="400"/>
      </w:pPr>
    </w:lvl>
  </w:abstractNum>
  <w:abstractNum w:abstractNumId="15">
    <w:nsid w:val="39AD5EBE"/>
    <w:multiLevelType w:val="hybridMultilevel"/>
    <w:tmpl w:val="A1642700"/>
    <w:lvl w:ilvl="0" w:tplc="721888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880"/>
        </w:tabs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0"/>
        </w:tabs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080"/>
        </w:tabs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80"/>
        </w:tabs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280"/>
        </w:tabs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00"/>
      </w:pPr>
    </w:lvl>
  </w:abstractNum>
  <w:abstractNum w:abstractNumId="16">
    <w:nsid w:val="3A56448C"/>
    <w:multiLevelType w:val="hybridMultilevel"/>
    <w:tmpl w:val="358CAEC4"/>
    <w:lvl w:ilvl="0" w:tplc="27F66D0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17">
    <w:nsid w:val="3D52416C"/>
    <w:multiLevelType w:val="hybridMultilevel"/>
    <w:tmpl w:val="0A70D092"/>
    <w:lvl w:ilvl="0" w:tplc="04090001">
      <w:start w:val="1"/>
      <w:numFmt w:val="bullet"/>
      <w:lvlText w:val=""/>
      <w:lvlJc w:val="left"/>
      <w:pPr>
        <w:tabs>
          <w:tab w:val="num" w:pos="2480"/>
        </w:tabs>
        <w:ind w:left="248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280"/>
        </w:tabs>
        <w:ind w:left="3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480"/>
        </w:tabs>
        <w:ind w:left="4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80"/>
        </w:tabs>
        <w:ind w:left="4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80"/>
        </w:tabs>
        <w:ind w:left="5680" w:hanging="400"/>
      </w:pPr>
      <w:rPr>
        <w:rFonts w:ascii="Wingdings" w:hAnsi="Wingdings" w:hint="default"/>
      </w:rPr>
    </w:lvl>
  </w:abstractNum>
  <w:abstractNum w:abstractNumId="18">
    <w:nsid w:val="4088717C"/>
    <w:multiLevelType w:val="singleLevel"/>
    <w:tmpl w:val="C13CD766"/>
    <w:lvl w:ilvl="0">
      <w:start w:val="1"/>
      <w:numFmt w:val="taiwaneseCountingThousand"/>
      <w:lvlText w:val="%1、"/>
      <w:lvlJc w:val="left"/>
      <w:pPr>
        <w:tabs>
          <w:tab w:val="num" w:pos="1605"/>
        </w:tabs>
        <w:ind w:left="1605" w:hanging="645"/>
      </w:pPr>
      <w:rPr>
        <w:rFonts w:hint="eastAsia"/>
      </w:rPr>
    </w:lvl>
  </w:abstractNum>
  <w:abstractNum w:abstractNumId="19">
    <w:nsid w:val="409C6C9A"/>
    <w:multiLevelType w:val="multilevel"/>
    <w:tmpl w:val="2C423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01113D"/>
    <w:multiLevelType w:val="hybridMultilevel"/>
    <w:tmpl w:val="F40C279A"/>
    <w:lvl w:ilvl="0" w:tplc="402C4BB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600"/>
        </w:tabs>
        <w:ind w:left="26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00"/>
        </w:tabs>
        <w:ind w:left="34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800"/>
        </w:tabs>
        <w:ind w:left="38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0"/>
        </w:tabs>
        <w:ind w:left="46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000"/>
        </w:tabs>
        <w:ind w:left="50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00"/>
      </w:pPr>
    </w:lvl>
  </w:abstractNum>
  <w:abstractNum w:abstractNumId="21">
    <w:nsid w:val="49772026"/>
    <w:multiLevelType w:val="hybridMultilevel"/>
    <w:tmpl w:val="44A03562"/>
    <w:lvl w:ilvl="0" w:tplc="27B6F96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600"/>
        </w:tabs>
        <w:ind w:left="26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00"/>
        </w:tabs>
        <w:ind w:left="34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800"/>
        </w:tabs>
        <w:ind w:left="38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0"/>
        </w:tabs>
        <w:ind w:left="46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000"/>
        </w:tabs>
        <w:ind w:left="50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00"/>
      </w:pPr>
    </w:lvl>
  </w:abstractNum>
  <w:abstractNum w:abstractNumId="22">
    <w:nsid w:val="4B8277A8"/>
    <w:multiLevelType w:val="hybridMultilevel"/>
    <w:tmpl w:val="20F49A66"/>
    <w:lvl w:ilvl="0" w:tplc="5DD0926E">
      <w:start w:val="1"/>
      <w:numFmt w:val="decimal"/>
      <w:lvlText w:val="%1."/>
      <w:lvlJc w:val="left"/>
      <w:pPr>
        <w:tabs>
          <w:tab w:val="num" w:pos="2025"/>
        </w:tabs>
        <w:ind w:left="202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465"/>
        </w:tabs>
        <w:ind w:left="246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5"/>
        </w:tabs>
        <w:ind w:left="326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65"/>
        </w:tabs>
        <w:ind w:left="366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65"/>
        </w:tabs>
        <w:ind w:left="446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65"/>
        </w:tabs>
        <w:ind w:left="486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5"/>
        </w:tabs>
        <w:ind w:left="5265" w:hanging="400"/>
      </w:pPr>
    </w:lvl>
  </w:abstractNum>
  <w:abstractNum w:abstractNumId="23">
    <w:nsid w:val="4D2C5CDE"/>
    <w:multiLevelType w:val="singleLevel"/>
    <w:tmpl w:val="1BBA1236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4">
    <w:nsid w:val="5276435A"/>
    <w:multiLevelType w:val="hybridMultilevel"/>
    <w:tmpl w:val="F6F01E88"/>
    <w:lvl w:ilvl="0" w:tplc="9F20F59C">
      <w:start w:val="2"/>
      <w:numFmt w:val="decimal"/>
      <w:lvlText w:val="%1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480"/>
        </w:tabs>
        <w:ind w:left="24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80"/>
        </w:tabs>
        <w:ind w:left="36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0"/>
        </w:tabs>
        <w:ind w:left="44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80"/>
        </w:tabs>
        <w:ind w:left="48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00"/>
      </w:pPr>
    </w:lvl>
  </w:abstractNum>
  <w:abstractNum w:abstractNumId="25">
    <w:nsid w:val="55031D23"/>
    <w:multiLevelType w:val="singleLevel"/>
    <w:tmpl w:val="026084C8"/>
    <w:lvl w:ilvl="0">
      <w:start w:val="1"/>
      <w:numFmt w:val="taiwaneseCountingThousand"/>
      <w:lvlText w:val="%1、"/>
      <w:lvlJc w:val="left"/>
      <w:pPr>
        <w:tabs>
          <w:tab w:val="num" w:pos="2970"/>
        </w:tabs>
        <w:ind w:left="2970" w:hanging="645"/>
      </w:pPr>
      <w:rPr>
        <w:rFonts w:hint="eastAsia"/>
      </w:rPr>
    </w:lvl>
  </w:abstractNum>
  <w:abstractNum w:abstractNumId="26">
    <w:nsid w:val="581A2DB6"/>
    <w:multiLevelType w:val="hybridMultilevel"/>
    <w:tmpl w:val="F2FC3E00"/>
    <w:lvl w:ilvl="0" w:tplc="2662E9A4">
      <w:start w:val="1"/>
      <w:numFmt w:val="taiwaneseCountingThousand"/>
      <w:lvlText w:val="%1、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1" w:tplc="D0D048DC">
      <w:start w:val="1"/>
      <w:numFmt w:val="decimal"/>
      <w:lvlText w:val="%2."/>
      <w:lvlJc w:val="left"/>
      <w:pPr>
        <w:tabs>
          <w:tab w:val="num" w:pos="2055"/>
        </w:tabs>
        <w:ind w:left="2055" w:hanging="49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27">
    <w:nsid w:val="5BB61567"/>
    <w:multiLevelType w:val="singleLevel"/>
    <w:tmpl w:val="7D00D45A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8">
    <w:nsid w:val="61553C87"/>
    <w:multiLevelType w:val="singleLevel"/>
    <w:tmpl w:val="AD02A5E0"/>
    <w:lvl w:ilvl="0">
      <w:start w:val="1"/>
      <w:numFmt w:val="taiwaneseCountingThousand"/>
      <w:lvlText w:val="%1、"/>
      <w:lvlJc w:val="left"/>
      <w:pPr>
        <w:tabs>
          <w:tab w:val="num" w:pos="1965"/>
        </w:tabs>
        <w:ind w:left="1965" w:hanging="645"/>
      </w:pPr>
      <w:rPr>
        <w:rFonts w:hint="eastAsia"/>
      </w:rPr>
    </w:lvl>
  </w:abstractNum>
  <w:abstractNum w:abstractNumId="29">
    <w:nsid w:val="62714245"/>
    <w:multiLevelType w:val="singleLevel"/>
    <w:tmpl w:val="100AB55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30">
    <w:nsid w:val="635F0181"/>
    <w:multiLevelType w:val="hybridMultilevel"/>
    <w:tmpl w:val="444C84DA"/>
    <w:lvl w:ilvl="0" w:tplc="6B82B834">
      <w:start w:val="1"/>
      <w:numFmt w:val="taiwaneseCountingThousand"/>
      <w:lvlText w:val="%1、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31">
    <w:nsid w:val="63962D04"/>
    <w:multiLevelType w:val="hybridMultilevel"/>
    <w:tmpl w:val="3B06C812"/>
    <w:lvl w:ilvl="0" w:tplc="3F54CB06">
      <w:start w:val="1"/>
      <w:numFmt w:val="decimal"/>
      <w:lvlText w:val="%1."/>
      <w:lvlJc w:val="left"/>
      <w:pPr>
        <w:tabs>
          <w:tab w:val="num" w:pos="1409"/>
        </w:tabs>
        <w:ind w:left="140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849"/>
        </w:tabs>
        <w:ind w:left="1849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49"/>
        </w:tabs>
        <w:ind w:left="2249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9"/>
        </w:tabs>
        <w:ind w:left="2649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049"/>
        </w:tabs>
        <w:ind w:left="3049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9"/>
        </w:tabs>
        <w:ind w:left="3449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9"/>
        </w:tabs>
        <w:ind w:left="3849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249"/>
        </w:tabs>
        <w:ind w:left="4249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49"/>
        </w:tabs>
        <w:ind w:left="4649" w:hanging="400"/>
      </w:pPr>
    </w:lvl>
  </w:abstractNum>
  <w:abstractNum w:abstractNumId="32">
    <w:nsid w:val="6625721B"/>
    <w:multiLevelType w:val="hybridMultilevel"/>
    <w:tmpl w:val="0FA68F64"/>
    <w:lvl w:ilvl="0" w:tplc="2E1C415E">
      <w:start w:val="1"/>
      <w:numFmt w:val="decimal"/>
      <w:lvlText w:val="%1."/>
      <w:lvlJc w:val="left"/>
      <w:pPr>
        <w:tabs>
          <w:tab w:val="num" w:pos="2025"/>
        </w:tabs>
        <w:ind w:left="202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465"/>
        </w:tabs>
        <w:ind w:left="246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5"/>
        </w:tabs>
        <w:ind w:left="326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65"/>
        </w:tabs>
        <w:ind w:left="366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65"/>
        </w:tabs>
        <w:ind w:left="446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65"/>
        </w:tabs>
        <w:ind w:left="486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5"/>
        </w:tabs>
        <w:ind w:left="5265" w:hanging="400"/>
      </w:pPr>
    </w:lvl>
  </w:abstractNum>
  <w:abstractNum w:abstractNumId="33">
    <w:nsid w:val="66D71257"/>
    <w:multiLevelType w:val="hybridMultilevel"/>
    <w:tmpl w:val="CCA8EA00"/>
    <w:lvl w:ilvl="0" w:tplc="1174D1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4">
    <w:nsid w:val="6D052F93"/>
    <w:multiLevelType w:val="hybridMultilevel"/>
    <w:tmpl w:val="69EE471E"/>
    <w:lvl w:ilvl="0" w:tplc="D51625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D이솝체" w:eastAsia="MD이솝체" w:hint="eastAsia"/>
        <w:b/>
        <w:color w:val="008080"/>
      </w:rPr>
    </w:lvl>
    <w:lvl w:ilvl="1" w:tplc="D674C5DC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0"/>
        </w:tabs>
        <w:ind w:left="277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170"/>
        </w:tabs>
        <w:ind w:left="317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0"/>
        </w:tabs>
        <w:ind w:left="397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370"/>
        </w:tabs>
        <w:ind w:left="437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0"/>
        </w:tabs>
        <w:ind w:left="4770" w:hanging="400"/>
      </w:pPr>
    </w:lvl>
  </w:abstractNum>
  <w:abstractNum w:abstractNumId="35">
    <w:nsid w:val="6E283A8A"/>
    <w:multiLevelType w:val="multilevel"/>
    <w:tmpl w:val="F60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3A2ED1"/>
    <w:multiLevelType w:val="hybridMultilevel"/>
    <w:tmpl w:val="29062C86"/>
    <w:lvl w:ilvl="0" w:tplc="4BAA42DA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480"/>
        </w:tabs>
        <w:ind w:left="24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80"/>
        </w:tabs>
        <w:ind w:left="36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0"/>
        </w:tabs>
        <w:ind w:left="44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80"/>
        </w:tabs>
        <w:ind w:left="48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00"/>
      </w:pPr>
    </w:lvl>
  </w:abstractNum>
  <w:abstractNum w:abstractNumId="37">
    <w:nsid w:val="76BD0E75"/>
    <w:multiLevelType w:val="hybridMultilevel"/>
    <w:tmpl w:val="FEB88C52"/>
    <w:lvl w:ilvl="0" w:tplc="DD825DDA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480"/>
        </w:tabs>
        <w:ind w:left="24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680"/>
        </w:tabs>
        <w:ind w:left="36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0"/>
        </w:tabs>
        <w:ind w:left="44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880"/>
        </w:tabs>
        <w:ind w:left="48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00"/>
      </w:pPr>
    </w:lvl>
  </w:abstractNum>
  <w:abstractNum w:abstractNumId="38">
    <w:nsid w:val="78E42400"/>
    <w:multiLevelType w:val="hybridMultilevel"/>
    <w:tmpl w:val="F5960B38"/>
    <w:lvl w:ilvl="0" w:tplc="0EC27646">
      <w:start w:val="1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480"/>
        </w:tabs>
        <w:ind w:left="24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80"/>
        </w:tabs>
        <w:ind w:left="32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680"/>
        </w:tabs>
        <w:ind w:left="36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80"/>
        </w:tabs>
        <w:ind w:left="40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80"/>
        </w:tabs>
        <w:ind w:left="48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00"/>
      </w:pPr>
      <w:rPr>
        <w:rFonts w:ascii="Wingdings" w:hAnsi="Wingdings" w:hint="default"/>
      </w:rPr>
    </w:lvl>
  </w:abstractNum>
  <w:abstractNum w:abstractNumId="39">
    <w:nsid w:val="7A944909"/>
    <w:multiLevelType w:val="hybridMultilevel"/>
    <w:tmpl w:val="476675FA"/>
    <w:lvl w:ilvl="0" w:tplc="30BADA04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585"/>
        </w:tabs>
        <w:ind w:left="258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5"/>
        </w:tabs>
        <w:ind w:left="338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785"/>
        </w:tabs>
        <w:ind w:left="378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85"/>
        </w:tabs>
        <w:ind w:left="458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985"/>
        </w:tabs>
        <w:ind w:left="498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85"/>
        </w:tabs>
        <w:ind w:left="5385" w:hanging="400"/>
      </w:pPr>
    </w:lvl>
  </w:abstractNum>
  <w:abstractNum w:abstractNumId="40">
    <w:nsid w:val="7BD7445C"/>
    <w:multiLevelType w:val="hybridMultilevel"/>
    <w:tmpl w:val="F5D0C138"/>
    <w:lvl w:ilvl="0" w:tplc="B8341C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num w:numId="1">
    <w:abstractNumId w:val="25"/>
  </w:num>
  <w:num w:numId="2">
    <w:abstractNumId w:val="29"/>
  </w:num>
  <w:num w:numId="3">
    <w:abstractNumId w:val="0"/>
  </w:num>
  <w:num w:numId="4">
    <w:abstractNumId w:val="27"/>
  </w:num>
  <w:num w:numId="5">
    <w:abstractNumId w:val="18"/>
  </w:num>
  <w:num w:numId="6">
    <w:abstractNumId w:val="9"/>
  </w:num>
  <w:num w:numId="7">
    <w:abstractNumId w:val="23"/>
  </w:num>
  <w:num w:numId="8">
    <w:abstractNumId w:val="28"/>
  </w:num>
  <w:num w:numId="9">
    <w:abstractNumId w:val="30"/>
  </w:num>
  <w:num w:numId="10">
    <w:abstractNumId w:val="7"/>
  </w:num>
  <w:num w:numId="11">
    <w:abstractNumId w:val="26"/>
  </w:num>
  <w:num w:numId="12">
    <w:abstractNumId w:val="40"/>
  </w:num>
  <w:num w:numId="13">
    <w:abstractNumId w:val="21"/>
  </w:num>
  <w:num w:numId="14">
    <w:abstractNumId w:val="6"/>
  </w:num>
  <w:num w:numId="15">
    <w:abstractNumId w:val="5"/>
  </w:num>
  <w:num w:numId="16">
    <w:abstractNumId w:val="17"/>
  </w:num>
  <w:num w:numId="17">
    <w:abstractNumId w:val="32"/>
  </w:num>
  <w:num w:numId="18">
    <w:abstractNumId w:val="39"/>
  </w:num>
  <w:num w:numId="19">
    <w:abstractNumId w:val="11"/>
  </w:num>
  <w:num w:numId="20">
    <w:abstractNumId w:val="20"/>
  </w:num>
  <w:num w:numId="21">
    <w:abstractNumId w:val="22"/>
  </w:num>
  <w:num w:numId="22">
    <w:abstractNumId w:val="36"/>
  </w:num>
  <w:num w:numId="23">
    <w:abstractNumId w:val="37"/>
  </w:num>
  <w:num w:numId="24">
    <w:abstractNumId w:val="8"/>
  </w:num>
  <w:num w:numId="25">
    <w:abstractNumId w:val="10"/>
  </w:num>
  <w:num w:numId="26">
    <w:abstractNumId w:val="38"/>
  </w:num>
  <w:num w:numId="27">
    <w:abstractNumId w:val="24"/>
  </w:num>
  <w:num w:numId="28">
    <w:abstractNumId w:val="3"/>
  </w:num>
  <w:num w:numId="29">
    <w:abstractNumId w:val="4"/>
  </w:num>
  <w:num w:numId="30">
    <w:abstractNumId w:val="2"/>
  </w:num>
  <w:num w:numId="31">
    <w:abstractNumId w:val="13"/>
  </w:num>
  <w:num w:numId="32">
    <w:abstractNumId w:val="1"/>
  </w:num>
  <w:num w:numId="33">
    <w:abstractNumId w:val="31"/>
  </w:num>
  <w:num w:numId="34">
    <w:abstractNumId w:val="16"/>
  </w:num>
  <w:num w:numId="35">
    <w:abstractNumId w:val="12"/>
  </w:num>
  <w:num w:numId="36">
    <w:abstractNumId w:val="19"/>
  </w:num>
  <w:num w:numId="37">
    <w:abstractNumId w:val="35"/>
  </w:num>
  <w:num w:numId="38">
    <w:abstractNumId w:val="14"/>
  </w:num>
  <w:num w:numId="39">
    <w:abstractNumId w:val="15"/>
  </w:num>
  <w:num w:numId="40">
    <w:abstractNumId w:val="33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20"/>
  <w:displayHorizontalDrawingGridEvery w:val="0"/>
  <w:displayVerticalDrawingGridEvery w:val="3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5BD"/>
    <w:rsid w:val="0000087B"/>
    <w:rsid w:val="00002672"/>
    <w:rsid w:val="0000372E"/>
    <w:rsid w:val="00010EC9"/>
    <w:rsid w:val="00014BDF"/>
    <w:rsid w:val="00023A3F"/>
    <w:rsid w:val="00025545"/>
    <w:rsid w:val="0004064C"/>
    <w:rsid w:val="00050E5E"/>
    <w:rsid w:val="000544BA"/>
    <w:rsid w:val="000550D3"/>
    <w:rsid w:val="00055FDF"/>
    <w:rsid w:val="00060799"/>
    <w:rsid w:val="000609E3"/>
    <w:rsid w:val="00063756"/>
    <w:rsid w:val="000647CC"/>
    <w:rsid w:val="000724F9"/>
    <w:rsid w:val="0007440C"/>
    <w:rsid w:val="000808FE"/>
    <w:rsid w:val="00083542"/>
    <w:rsid w:val="0009485B"/>
    <w:rsid w:val="000A1988"/>
    <w:rsid w:val="000A279A"/>
    <w:rsid w:val="000A63E4"/>
    <w:rsid w:val="000A6CCA"/>
    <w:rsid w:val="000C2901"/>
    <w:rsid w:val="000C774E"/>
    <w:rsid w:val="000D5895"/>
    <w:rsid w:val="000E118A"/>
    <w:rsid w:val="000E5CC0"/>
    <w:rsid w:val="000E796A"/>
    <w:rsid w:val="001050C6"/>
    <w:rsid w:val="00105951"/>
    <w:rsid w:val="001144EF"/>
    <w:rsid w:val="001211DB"/>
    <w:rsid w:val="00122B77"/>
    <w:rsid w:val="00123F45"/>
    <w:rsid w:val="00124047"/>
    <w:rsid w:val="00137B4C"/>
    <w:rsid w:val="001469A1"/>
    <w:rsid w:val="00147777"/>
    <w:rsid w:val="001555E4"/>
    <w:rsid w:val="00155C5B"/>
    <w:rsid w:val="00162C7C"/>
    <w:rsid w:val="00163F70"/>
    <w:rsid w:val="00164895"/>
    <w:rsid w:val="0016772A"/>
    <w:rsid w:val="00167A3E"/>
    <w:rsid w:val="001754E1"/>
    <w:rsid w:val="00185594"/>
    <w:rsid w:val="001870AD"/>
    <w:rsid w:val="00197D17"/>
    <w:rsid w:val="001A207E"/>
    <w:rsid w:val="001A401F"/>
    <w:rsid w:val="001A7F76"/>
    <w:rsid w:val="001B1315"/>
    <w:rsid w:val="001B1A73"/>
    <w:rsid w:val="001B2044"/>
    <w:rsid w:val="001B7165"/>
    <w:rsid w:val="001B7A34"/>
    <w:rsid w:val="001B7D4E"/>
    <w:rsid w:val="001C486C"/>
    <w:rsid w:val="001C4D1B"/>
    <w:rsid w:val="001D066E"/>
    <w:rsid w:val="001D2E5C"/>
    <w:rsid w:val="001E7A77"/>
    <w:rsid w:val="001F0CFF"/>
    <w:rsid w:val="001F57DF"/>
    <w:rsid w:val="002025BB"/>
    <w:rsid w:val="00206AE9"/>
    <w:rsid w:val="00213E1D"/>
    <w:rsid w:val="002154D0"/>
    <w:rsid w:val="00216B29"/>
    <w:rsid w:val="00216D97"/>
    <w:rsid w:val="00216EFE"/>
    <w:rsid w:val="00220973"/>
    <w:rsid w:val="0022645D"/>
    <w:rsid w:val="00230584"/>
    <w:rsid w:val="002318E4"/>
    <w:rsid w:val="0023780F"/>
    <w:rsid w:val="00243AAB"/>
    <w:rsid w:val="002465F3"/>
    <w:rsid w:val="00247670"/>
    <w:rsid w:val="002566C3"/>
    <w:rsid w:val="00256915"/>
    <w:rsid w:val="00261292"/>
    <w:rsid w:val="0028247C"/>
    <w:rsid w:val="00282DFD"/>
    <w:rsid w:val="002876C1"/>
    <w:rsid w:val="002907BC"/>
    <w:rsid w:val="00293D97"/>
    <w:rsid w:val="002A1109"/>
    <w:rsid w:val="002A2414"/>
    <w:rsid w:val="002A5D9D"/>
    <w:rsid w:val="002A7E20"/>
    <w:rsid w:val="002A7E68"/>
    <w:rsid w:val="002B17CB"/>
    <w:rsid w:val="002B4660"/>
    <w:rsid w:val="002B4B2C"/>
    <w:rsid w:val="002C15BD"/>
    <w:rsid w:val="002D10FC"/>
    <w:rsid w:val="002D5493"/>
    <w:rsid w:val="002D76B9"/>
    <w:rsid w:val="002E2E9E"/>
    <w:rsid w:val="002E41C1"/>
    <w:rsid w:val="002E430B"/>
    <w:rsid w:val="002E5044"/>
    <w:rsid w:val="002E7E1C"/>
    <w:rsid w:val="002F0F06"/>
    <w:rsid w:val="002F2FB9"/>
    <w:rsid w:val="002F6B93"/>
    <w:rsid w:val="002F76C9"/>
    <w:rsid w:val="003009C4"/>
    <w:rsid w:val="003029AC"/>
    <w:rsid w:val="00307D48"/>
    <w:rsid w:val="0031262D"/>
    <w:rsid w:val="00316B54"/>
    <w:rsid w:val="003216F3"/>
    <w:rsid w:val="00326018"/>
    <w:rsid w:val="00330889"/>
    <w:rsid w:val="00332408"/>
    <w:rsid w:val="003327DC"/>
    <w:rsid w:val="00341011"/>
    <w:rsid w:val="00343B23"/>
    <w:rsid w:val="0034499C"/>
    <w:rsid w:val="00344EDB"/>
    <w:rsid w:val="0035312A"/>
    <w:rsid w:val="00367ABB"/>
    <w:rsid w:val="00367CD6"/>
    <w:rsid w:val="003723EB"/>
    <w:rsid w:val="00372DA1"/>
    <w:rsid w:val="00384063"/>
    <w:rsid w:val="00384315"/>
    <w:rsid w:val="00385DB0"/>
    <w:rsid w:val="003868C1"/>
    <w:rsid w:val="00391A3C"/>
    <w:rsid w:val="003A6C94"/>
    <w:rsid w:val="003A7905"/>
    <w:rsid w:val="003C61A9"/>
    <w:rsid w:val="003C6F56"/>
    <w:rsid w:val="003C7233"/>
    <w:rsid w:val="003C7342"/>
    <w:rsid w:val="003D0D05"/>
    <w:rsid w:val="003D36DD"/>
    <w:rsid w:val="003D50EC"/>
    <w:rsid w:val="003D6E75"/>
    <w:rsid w:val="003E0DC5"/>
    <w:rsid w:val="003E557F"/>
    <w:rsid w:val="003F0212"/>
    <w:rsid w:val="003F150B"/>
    <w:rsid w:val="003F1C82"/>
    <w:rsid w:val="003F438E"/>
    <w:rsid w:val="00400BCC"/>
    <w:rsid w:val="00411145"/>
    <w:rsid w:val="00411726"/>
    <w:rsid w:val="00416FA7"/>
    <w:rsid w:val="004318B9"/>
    <w:rsid w:val="00435F84"/>
    <w:rsid w:val="00442B92"/>
    <w:rsid w:val="00454A4A"/>
    <w:rsid w:val="00460706"/>
    <w:rsid w:val="00465F86"/>
    <w:rsid w:val="00470A06"/>
    <w:rsid w:val="00480B39"/>
    <w:rsid w:val="00481DCC"/>
    <w:rsid w:val="0048287C"/>
    <w:rsid w:val="00485E6E"/>
    <w:rsid w:val="00485F94"/>
    <w:rsid w:val="0048763F"/>
    <w:rsid w:val="00490C2B"/>
    <w:rsid w:val="00492187"/>
    <w:rsid w:val="00493270"/>
    <w:rsid w:val="00493B3D"/>
    <w:rsid w:val="0049463E"/>
    <w:rsid w:val="004A0447"/>
    <w:rsid w:val="004A13BA"/>
    <w:rsid w:val="004B0E62"/>
    <w:rsid w:val="004B191B"/>
    <w:rsid w:val="004B498A"/>
    <w:rsid w:val="004B5F41"/>
    <w:rsid w:val="004D0B2C"/>
    <w:rsid w:val="004D465B"/>
    <w:rsid w:val="004D5AD3"/>
    <w:rsid w:val="004E1049"/>
    <w:rsid w:val="004E7C23"/>
    <w:rsid w:val="004F0431"/>
    <w:rsid w:val="004F4415"/>
    <w:rsid w:val="0052331B"/>
    <w:rsid w:val="00526050"/>
    <w:rsid w:val="005277EF"/>
    <w:rsid w:val="00554F19"/>
    <w:rsid w:val="00555003"/>
    <w:rsid w:val="00555BC5"/>
    <w:rsid w:val="0055641C"/>
    <w:rsid w:val="005640C6"/>
    <w:rsid w:val="00566831"/>
    <w:rsid w:val="0056744A"/>
    <w:rsid w:val="00570051"/>
    <w:rsid w:val="00570E8D"/>
    <w:rsid w:val="005723BB"/>
    <w:rsid w:val="00572B82"/>
    <w:rsid w:val="00590DEB"/>
    <w:rsid w:val="00591CE7"/>
    <w:rsid w:val="00595347"/>
    <w:rsid w:val="005B150C"/>
    <w:rsid w:val="005B305F"/>
    <w:rsid w:val="005B570E"/>
    <w:rsid w:val="005B7F48"/>
    <w:rsid w:val="005C1B57"/>
    <w:rsid w:val="005D1AA9"/>
    <w:rsid w:val="005D3022"/>
    <w:rsid w:val="005D541C"/>
    <w:rsid w:val="005F1B79"/>
    <w:rsid w:val="005F2DDB"/>
    <w:rsid w:val="005F69D7"/>
    <w:rsid w:val="005F7778"/>
    <w:rsid w:val="006043D0"/>
    <w:rsid w:val="00606092"/>
    <w:rsid w:val="0061416C"/>
    <w:rsid w:val="006200F5"/>
    <w:rsid w:val="00622B98"/>
    <w:rsid w:val="00627716"/>
    <w:rsid w:val="006327E7"/>
    <w:rsid w:val="00635D87"/>
    <w:rsid w:val="0064151B"/>
    <w:rsid w:val="00647D3E"/>
    <w:rsid w:val="00653679"/>
    <w:rsid w:val="00656726"/>
    <w:rsid w:val="0066476D"/>
    <w:rsid w:val="00670528"/>
    <w:rsid w:val="00671644"/>
    <w:rsid w:val="00672F0B"/>
    <w:rsid w:val="006834DA"/>
    <w:rsid w:val="00693157"/>
    <w:rsid w:val="006960D1"/>
    <w:rsid w:val="00696CCE"/>
    <w:rsid w:val="006979BA"/>
    <w:rsid w:val="006A00F2"/>
    <w:rsid w:val="006A4987"/>
    <w:rsid w:val="006A5137"/>
    <w:rsid w:val="006B174C"/>
    <w:rsid w:val="006B1FB1"/>
    <w:rsid w:val="006B3076"/>
    <w:rsid w:val="006B6A3C"/>
    <w:rsid w:val="006C050E"/>
    <w:rsid w:val="006C56DD"/>
    <w:rsid w:val="006C5DCC"/>
    <w:rsid w:val="006C6FD8"/>
    <w:rsid w:val="006D067D"/>
    <w:rsid w:val="006D12A9"/>
    <w:rsid w:val="006D1482"/>
    <w:rsid w:val="006D3FCF"/>
    <w:rsid w:val="006E4483"/>
    <w:rsid w:val="006E508F"/>
    <w:rsid w:val="006E732E"/>
    <w:rsid w:val="006F7076"/>
    <w:rsid w:val="00701DC0"/>
    <w:rsid w:val="00702DA5"/>
    <w:rsid w:val="00707750"/>
    <w:rsid w:val="00710232"/>
    <w:rsid w:val="007148AB"/>
    <w:rsid w:val="00724761"/>
    <w:rsid w:val="00732DF2"/>
    <w:rsid w:val="00734A56"/>
    <w:rsid w:val="007421E7"/>
    <w:rsid w:val="00742CC8"/>
    <w:rsid w:val="007438EA"/>
    <w:rsid w:val="0074540E"/>
    <w:rsid w:val="007456F0"/>
    <w:rsid w:val="00752D75"/>
    <w:rsid w:val="007610E1"/>
    <w:rsid w:val="00762808"/>
    <w:rsid w:val="00762ED0"/>
    <w:rsid w:val="00771359"/>
    <w:rsid w:val="007741C0"/>
    <w:rsid w:val="00776B7F"/>
    <w:rsid w:val="0077798E"/>
    <w:rsid w:val="00777F66"/>
    <w:rsid w:val="00783F42"/>
    <w:rsid w:val="0078575A"/>
    <w:rsid w:val="0078785F"/>
    <w:rsid w:val="00790EA5"/>
    <w:rsid w:val="00793DFC"/>
    <w:rsid w:val="007A1CA8"/>
    <w:rsid w:val="007A4D57"/>
    <w:rsid w:val="007B0788"/>
    <w:rsid w:val="007B5A87"/>
    <w:rsid w:val="007B75EB"/>
    <w:rsid w:val="007C1D78"/>
    <w:rsid w:val="007C3747"/>
    <w:rsid w:val="007C3D70"/>
    <w:rsid w:val="007C48F7"/>
    <w:rsid w:val="007D03FF"/>
    <w:rsid w:val="007D3912"/>
    <w:rsid w:val="007D737B"/>
    <w:rsid w:val="007D7DD4"/>
    <w:rsid w:val="007E0619"/>
    <w:rsid w:val="007E1B0B"/>
    <w:rsid w:val="007E3B7C"/>
    <w:rsid w:val="007E4B42"/>
    <w:rsid w:val="007E6D5E"/>
    <w:rsid w:val="007E7B1B"/>
    <w:rsid w:val="00801C9A"/>
    <w:rsid w:val="00802ED2"/>
    <w:rsid w:val="0080528C"/>
    <w:rsid w:val="008055AB"/>
    <w:rsid w:val="0081287B"/>
    <w:rsid w:val="00812A53"/>
    <w:rsid w:val="008134D4"/>
    <w:rsid w:val="00813D92"/>
    <w:rsid w:val="00815570"/>
    <w:rsid w:val="008303BC"/>
    <w:rsid w:val="008323BD"/>
    <w:rsid w:val="00833C94"/>
    <w:rsid w:val="00843209"/>
    <w:rsid w:val="00845BCE"/>
    <w:rsid w:val="008470D3"/>
    <w:rsid w:val="00852080"/>
    <w:rsid w:val="008542C6"/>
    <w:rsid w:val="00854E7D"/>
    <w:rsid w:val="00857823"/>
    <w:rsid w:val="00857E16"/>
    <w:rsid w:val="0086204C"/>
    <w:rsid w:val="00870F31"/>
    <w:rsid w:val="00871D28"/>
    <w:rsid w:val="00882B18"/>
    <w:rsid w:val="008834C2"/>
    <w:rsid w:val="008A57C9"/>
    <w:rsid w:val="008B0F8E"/>
    <w:rsid w:val="008C08E5"/>
    <w:rsid w:val="008C0E56"/>
    <w:rsid w:val="008C6612"/>
    <w:rsid w:val="008D346B"/>
    <w:rsid w:val="008D3BF9"/>
    <w:rsid w:val="008E31DF"/>
    <w:rsid w:val="008E5E2B"/>
    <w:rsid w:val="008F3D1C"/>
    <w:rsid w:val="008F5973"/>
    <w:rsid w:val="008F5C72"/>
    <w:rsid w:val="008F7195"/>
    <w:rsid w:val="00904FCF"/>
    <w:rsid w:val="00905141"/>
    <w:rsid w:val="009069F5"/>
    <w:rsid w:val="009076E1"/>
    <w:rsid w:val="00921406"/>
    <w:rsid w:val="0092316E"/>
    <w:rsid w:val="009356E5"/>
    <w:rsid w:val="00942212"/>
    <w:rsid w:val="009479BA"/>
    <w:rsid w:val="00956837"/>
    <w:rsid w:val="0095709A"/>
    <w:rsid w:val="00960FBE"/>
    <w:rsid w:val="00972A87"/>
    <w:rsid w:val="009730D1"/>
    <w:rsid w:val="0097734D"/>
    <w:rsid w:val="00980F48"/>
    <w:rsid w:val="00981EDD"/>
    <w:rsid w:val="00982F2A"/>
    <w:rsid w:val="009861BD"/>
    <w:rsid w:val="009A3F71"/>
    <w:rsid w:val="009A46E4"/>
    <w:rsid w:val="009A6B42"/>
    <w:rsid w:val="009B0F55"/>
    <w:rsid w:val="009B530E"/>
    <w:rsid w:val="009B7B4C"/>
    <w:rsid w:val="009C49F8"/>
    <w:rsid w:val="009D0973"/>
    <w:rsid w:val="009D15D8"/>
    <w:rsid w:val="009E4F8D"/>
    <w:rsid w:val="009E6386"/>
    <w:rsid w:val="009E6994"/>
    <w:rsid w:val="009E6D8A"/>
    <w:rsid w:val="009F14DC"/>
    <w:rsid w:val="009F48D9"/>
    <w:rsid w:val="009F68C4"/>
    <w:rsid w:val="00A01E75"/>
    <w:rsid w:val="00A03473"/>
    <w:rsid w:val="00A21084"/>
    <w:rsid w:val="00A23007"/>
    <w:rsid w:val="00A30716"/>
    <w:rsid w:val="00A334E1"/>
    <w:rsid w:val="00A33DA2"/>
    <w:rsid w:val="00A423C3"/>
    <w:rsid w:val="00A42A27"/>
    <w:rsid w:val="00A447C1"/>
    <w:rsid w:val="00A45A29"/>
    <w:rsid w:val="00A50B40"/>
    <w:rsid w:val="00A52102"/>
    <w:rsid w:val="00A52466"/>
    <w:rsid w:val="00A53066"/>
    <w:rsid w:val="00A6150E"/>
    <w:rsid w:val="00A644EC"/>
    <w:rsid w:val="00A73C54"/>
    <w:rsid w:val="00A74711"/>
    <w:rsid w:val="00A84D79"/>
    <w:rsid w:val="00A87161"/>
    <w:rsid w:val="00A93029"/>
    <w:rsid w:val="00AA17EE"/>
    <w:rsid w:val="00AA5463"/>
    <w:rsid w:val="00AB05BD"/>
    <w:rsid w:val="00AB1359"/>
    <w:rsid w:val="00AB25F1"/>
    <w:rsid w:val="00AB58C2"/>
    <w:rsid w:val="00AC2296"/>
    <w:rsid w:val="00AC74CD"/>
    <w:rsid w:val="00AC7E9E"/>
    <w:rsid w:val="00AD34DC"/>
    <w:rsid w:val="00AE1D4E"/>
    <w:rsid w:val="00AF0E7E"/>
    <w:rsid w:val="00AF7A0E"/>
    <w:rsid w:val="00B05A18"/>
    <w:rsid w:val="00B111D1"/>
    <w:rsid w:val="00B12534"/>
    <w:rsid w:val="00B13BD0"/>
    <w:rsid w:val="00B16E3E"/>
    <w:rsid w:val="00B23877"/>
    <w:rsid w:val="00B23A9B"/>
    <w:rsid w:val="00B24A40"/>
    <w:rsid w:val="00B309E6"/>
    <w:rsid w:val="00B30E85"/>
    <w:rsid w:val="00B45014"/>
    <w:rsid w:val="00B47207"/>
    <w:rsid w:val="00B557AD"/>
    <w:rsid w:val="00B613D8"/>
    <w:rsid w:val="00B64D00"/>
    <w:rsid w:val="00B72242"/>
    <w:rsid w:val="00B72535"/>
    <w:rsid w:val="00B8156B"/>
    <w:rsid w:val="00B953E8"/>
    <w:rsid w:val="00B97556"/>
    <w:rsid w:val="00BA2529"/>
    <w:rsid w:val="00BA2FF2"/>
    <w:rsid w:val="00BA5D24"/>
    <w:rsid w:val="00BB4012"/>
    <w:rsid w:val="00BC2617"/>
    <w:rsid w:val="00BC3FE4"/>
    <w:rsid w:val="00BC576C"/>
    <w:rsid w:val="00BC7801"/>
    <w:rsid w:val="00BD5AA1"/>
    <w:rsid w:val="00BD5AB8"/>
    <w:rsid w:val="00BD6FBC"/>
    <w:rsid w:val="00BE1436"/>
    <w:rsid w:val="00BE1D2F"/>
    <w:rsid w:val="00BE7AC2"/>
    <w:rsid w:val="00BF3369"/>
    <w:rsid w:val="00BF42CE"/>
    <w:rsid w:val="00C00C69"/>
    <w:rsid w:val="00C040E0"/>
    <w:rsid w:val="00C041AC"/>
    <w:rsid w:val="00C22D56"/>
    <w:rsid w:val="00C2660C"/>
    <w:rsid w:val="00C3567A"/>
    <w:rsid w:val="00C43A4E"/>
    <w:rsid w:val="00C45C67"/>
    <w:rsid w:val="00C5277B"/>
    <w:rsid w:val="00C56F12"/>
    <w:rsid w:val="00C576CD"/>
    <w:rsid w:val="00C64523"/>
    <w:rsid w:val="00C64B84"/>
    <w:rsid w:val="00C71E05"/>
    <w:rsid w:val="00C72385"/>
    <w:rsid w:val="00C75AFD"/>
    <w:rsid w:val="00C767DC"/>
    <w:rsid w:val="00C85A66"/>
    <w:rsid w:val="00C92416"/>
    <w:rsid w:val="00C93734"/>
    <w:rsid w:val="00C946C2"/>
    <w:rsid w:val="00CB080C"/>
    <w:rsid w:val="00CB2E33"/>
    <w:rsid w:val="00CC02E4"/>
    <w:rsid w:val="00CC53DE"/>
    <w:rsid w:val="00CD25E8"/>
    <w:rsid w:val="00CD4B1E"/>
    <w:rsid w:val="00CE6B86"/>
    <w:rsid w:val="00CF015D"/>
    <w:rsid w:val="00CF1D67"/>
    <w:rsid w:val="00D0431B"/>
    <w:rsid w:val="00D10BC5"/>
    <w:rsid w:val="00D157E5"/>
    <w:rsid w:val="00D20FB3"/>
    <w:rsid w:val="00D219A5"/>
    <w:rsid w:val="00D222F7"/>
    <w:rsid w:val="00D304EC"/>
    <w:rsid w:val="00D40144"/>
    <w:rsid w:val="00D44F6E"/>
    <w:rsid w:val="00D466DC"/>
    <w:rsid w:val="00D4775F"/>
    <w:rsid w:val="00D5749A"/>
    <w:rsid w:val="00D72DE1"/>
    <w:rsid w:val="00D965FB"/>
    <w:rsid w:val="00D978AC"/>
    <w:rsid w:val="00DA153A"/>
    <w:rsid w:val="00DA3397"/>
    <w:rsid w:val="00DA3E21"/>
    <w:rsid w:val="00DB0DBC"/>
    <w:rsid w:val="00DB5006"/>
    <w:rsid w:val="00DB5646"/>
    <w:rsid w:val="00DD16B4"/>
    <w:rsid w:val="00DE0D7B"/>
    <w:rsid w:val="00DE40F1"/>
    <w:rsid w:val="00DE5582"/>
    <w:rsid w:val="00DF4A8A"/>
    <w:rsid w:val="00DF7AF1"/>
    <w:rsid w:val="00E00923"/>
    <w:rsid w:val="00E04DFB"/>
    <w:rsid w:val="00E055AA"/>
    <w:rsid w:val="00E05F29"/>
    <w:rsid w:val="00E06216"/>
    <w:rsid w:val="00E0788C"/>
    <w:rsid w:val="00E11881"/>
    <w:rsid w:val="00E22ECA"/>
    <w:rsid w:val="00E2730B"/>
    <w:rsid w:val="00E30834"/>
    <w:rsid w:val="00E346E2"/>
    <w:rsid w:val="00E369AA"/>
    <w:rsid w:val="00E417DC"/>
    <w:rsid w:val="00E421F2"/>
    <w:rsid w:val="00E434A8"/>
    <w:rsid w:val="00E4680E"/>
    <w:rsid w:val="00E546C7"/>
    <w:rsid w:val="00E567A1"/>
    <w:rsid w:val="00E645FC"/>
    <w:rsid w:val="00E64609"/>
    <w:rsid w:val="00E6563D"/>
    <w:rsid w:val="00E660C2"/>
    <w:rsid w:val="00E7096B"/>
    <w:rsid w:val="00E72DCA"/>
    <w:rsid w:val="00E74AF9"/>
    <w:rsid w:val="00E75C81"/>
    <w:rsid w:val="00E9534E"/>
    <w:rsid w:val="00EA18E8"/>
    <w:rsid w:val="00EA3114"/>
    <w:rsid w:val="00EB1717"/>
    <w:rsid w:val="00EB2919"/>
    <w:rsid w:val="00EB463A"/>
    <w:rsid w:val="00EB536A"/>
    <w:rsid w:val="00EB5578"/>
    <w:rsid w:val="00EC0ACA"/>
    <w:rsid w:val="00EC1DDE"/>
    <w:rsid w:val="00EC5D55"/>
    <w:rsid w:val="00EC635F"/>
    <w:rsid w:val="00ED3BC1"/>
    <w:rsid w:val="00ED4A22"/>
    <w:rsid w:val="00ED65C4"/>
    <w:rsid w:val="00ED7D08"/>
    <w:rsid w:val="00EE2E18"/>
    <w:rsid w:val="00EE2F49"/>
    <w:rsid w:val="00EE40D0"/>
    <w:rsid w:val="00EF1AD1"/>
    <w:rsid w:val="00EF271D"/>
    <w:rsid w:val="00EF7BBA"/>
    <w:rsid w:val="00F02347"/>
    <w:rsid w:val="00F1106A"/>
    <w:rsid w:val="00F11777"/>
    <w:rsid w:val="00F12C63"/>
    <w:rsid w:val="00F1525E"/>
    <w:rsid w:val="00F209A1"/>
    <w:rsid w:val="00F24D4F"/>
    <w:rsid w:val="00F25C1A"/>
    <w:rsid w:val="00F26C8A"/>
    <w:rsid w:val="00F27EF6"/>
    <w:rsid w:val="00F37BE1"/>
    <w:rsid w:val="00F435DE"/>
    <w:rsid w:val="00F46FE4"/>
    <w:rsid w:val="00F500AE"/>
    <w:rsid w:val="00F55241"/>
    <w:rsid w:val="00F62411"/>
    <w:rsid w:val="00F655D8"/>
    <w:rsid w:val="00F6694F"/>
    <w:rsid w:val="00F6729F"/>
    <w:rsid w:val="00F674DE"/>
    <w:rsid w:val="00F70D2B"/>
    <w:rsid w:val="00F70E8F"/>
    <w:rsid w:val="00F7130C"/>
    <w:rsid w:val="00F73178"/>
    <w:rsid w:val="00F74CDC"/>
    <w:rsid w:val="00F762B0"/>
    <w:rsid w:val="00F82886"/>
    <w:rsid w:val="00F8563B"/>
    <w:rsid w:val="00F86CD2"/>
    <w:rsid w:val="00F9111B"/>
    <w:rsid w:val="00F920D3"/>
    <w:rsid w:val="00F958CD"/>
    <w:rsid w:val="00F97C77"/>
    <w:rsid w:val="00FA34D7"/>
    <w:rsid w:val="00FB1545"/>
    <w:rsid w:val="00FB1958"/>
    <w:rsid w:val="00FB27DD"/>
    <w:rsid w:val="00FB2F26"/>
    <w:rsid w:val="00FB3470"/>
    <w:rsid w:val="00FB3F1B"/>
    <w:rsid w:val="00FB451D"/>
    <w:rsid w:val="00FB485A"/>
    <w:rsid w:val="00FB60D9"/>
    <w:rsid w:val="00FB7338"/>
    <w:rsid w:val="00FB7CD9"/>
    <w:rsid w:val="00FC12CD"/>
    <w:rsid w:val="00FC6FBE"/>
    <w:rsid w:val="00FD2124"/>
    <w:rsid w:val="00FD3987"/>
    <w:rsid w:val="00FD4F62"/>
    <w:rsid w:val="00FD52C5"/>
    <w:rsid w:val="00FE0A14"/>
    <w:rsid w:val="00FE271B"/>
    <w:rsid w:val="00FE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ersonName"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BB9258FA-0C0C-431C-90B9-C79B4F2D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ngLiU" w:eastAsia="MingLiU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sz w:val="24"/>
      <w:lang w:eastAsia="zh-TW"/>
    </w:rPr>
  </w:style>
  <w:style w:type="paragraph" w:styleId="1">
    <w:name w:val="heading 1"/>
    <w:basedOn w:val="a"/>
    <w:next w:val="a"/>
    <w:qFormat/>
    <w:pPr>
      <w:keepNext/>
      <w:widowControl/>
      <w:adjustRightInd/>
      <w:spacing w:line="460" w:lineRule="exact"/>
      <w:ind w:leftChars="750" w:left="1800"/>
      <w:textAlignment w:val="auto"/>
      <w:outlineLvl w:val="0"/>
    </w:pPr>
    <w:rPr>
      <w:rFonts w:ascii="DFKai-SB" w:eastAsia="DFKai-SB" w:hAnsi="DFKai-SB"/>
      <w:sz w:val="32"/>
    </w:rPr>
  </w:style>
  <w:style w:type="paragraph" w:styleId="2">
    <w:name w:val="heading 2"/>
    <w:basedOn w:val="a"/>
    <w:next w:val="a"/>
    <w:qFormat/>
    <w:pPr>
      <w:keepNext/>
      <w:spacing w:line="720" w:lineRule="auto"/>
      <w:outlineLvl w:val="1"/>
    </w:pPr>
    <w:rPr>
      <w:rFonts w:ascii="Arial" w:eastAsia="PMingLiU" w:hAnsi="Arial"/>
      <w:b/>
      <w:sz w:val="4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32"/>
      <w:szCs w:val="32"/>
    </w:rPr>
  </w:style>
  <w:style w:type="paragraph" w:styleId="4">
    <w:name w:val="heading 4"/>
    <w:basedOn w:val="a"/>
    <w:next w:val="a"/>
    <w:qFormat/>
    <w:pPr>
      <w:keepNext/>
      <w:widowControl/>
      <w:autoSpaceDE w:val="0"/>
      <w:autoSpaceDN w:val="0"/>
      <w:ind w:left="707" w:hangingChars="300" w:hanging="707"/>
      <w:textAlignment w:val="bottom"/>
      <w:outlineLvl w:val="3"/>
    </w:pPr>
    <w:rPr>
      <w:rFonts w:ascii="Times New Roman" w:eastAsia="바탕"/>
      <w:b/>
      <w:bCs/>
      <w:lang w:eastAsia="ko-KR"/>
    </w:rPr>
  </w:style>
  <w:style w:type="paragraph" w:styleId="5">
    <w:name w:val="heading 5"/>
    <w:basedOn w:val="a"/>
    <w:next w:val="a"/>
    <w:qFormat/>
    <w:pPr>
      <w:keepNext/>
      <w:widowControl/>
      <w:autoSpaceDE w:val="0"/>
      <w:autoSpaceDN w:val="0"/>
      <w:ind w:left="411" w:hanging="411"/>
      <w:jc w:val="both"/>
      <w:textAlignment w:val="bottom"/>
      <w:outlineLvl w:val="4"/>
    </w:pPr>
    <w:rPr>
      <w:rFonts w:ascii="Times New Roman" w:eastAsia="DFKai-SB"/>
      <w:b/>
      <w:bCs/>
      <w:sz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819"/>
        <w:tab w:val="right" w:pos="9071"/>
      </w:tabs>
    </w:pPr>
    <w:rPr>
      <w:sz w:val="20"/>
    </w:rPr>
  </w:style>
  <w:style w:type="paragraph" w:styleId="a4">
    <w:name w:val="Normal Indent"/>
    <w:basedOn w:val="a"/>
    <w:pPr>
      <w:ind w:left="48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character" w:styleId="a6">
    <w:name w:val="page number"/>
    <w:basedOn w:val="a0"/>
  </w:style>
  <w:style w:type="paragraph" w:styleId="a7">
    <w:name w:val="Body Text Indent"/>
    <w:basedOn w:val="a"/>
    <w:pPr>
      <w:adjustRightInd/>
      <w:ind w:left="960" w:hanging="960"/>
      <w:jc w:val="both"/>
      <w:textAlignment w:val="auto"/>
    </w:pPr>
    <w:rPr>
      <w:rFonts w:ascii="DFKai-SB" w:eastAsia="DFKai-SB"/>
      <w:kern w:val="2"/>
      <w:sz w:val="28"/>
    </w:rPr>
  </w:style>
  <w:style w:type="paragraph" w:styleId="a8">
    <w:name w:val="Body Text"/>
    <w:basedOn w:val="a"/>
    <w:pPr>
      <w:adjustRightInd/>
      <w:jc w:val="both"/>
      <w:textAlignment w:val="auto"/>
    </w:pPr>
    <w:rPr>
      <w:rFonts w:ascii="DFKai-SB" w:eastAsia="DFKai-SB"/>
      <w:kern w:val="2"/>
      <w:sz w:val="28"/>
    </w:rPr>
  </w:style>
  <w:style w:type="paragraph" w:styleId="30">
    <w:name w:val="Body Text Indent 3"/>
    <w:basedOn w:val="a"/>
    <w:pPr>
      <w:adjustRightInd/>
      <w:ind w:left="840" w:firstLine="240"/>
      <w:jc w:val="both"/>
      <w:textAlignment w:val="auto"/>
    </w:pPr>
    <w:rPr>
      <w:rFonts w:ascii="DFKai-SB" w:eastAsia="DFKai-SB"/>
      <w:kern w:val="2"/>
      <w:sz w:val="28"/>
    </w:rPr>
  </w:style>
  <w:style w:type="paragraph" w:styleId="20">
    <w:name w:val="Body Text Indent 2"/>
    <w:basedOn w:val="a"/>
    <w:pPr>
      <w:ind w:left="1560" w:hanging="720"/>
      <w:jc w:val="both"/>
    </w:pPr>
    <w:rPr>
      <w:rFonts w:ascii="DFKai-SB" w:eastAsia="DFKai-SB"/>
      <w:sz w:val="32"/>
    </w:rPr>
  </w:style>
  <w:style w:type="paragraph" w:styleId="a9">
    <w:name w:val="Date"/>
    <w:basedOn w:val="a"/>
    <w:next w:val="a"/>
    <w:pPr>
      <w:jc w:val="right"/>
    </w:pPr>
    <w:rPr>
      <w:rFonts w:ascii="DFKai-SB" w:eastAsia="DFKai-SB" w:hAnsi="DFKai-SB"/>
      <w:sz w:val="32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FF"/>
      <w:u w:val="single"/>
    </w:rPr>
  </w:style>
  <w:style w:type="character" w:styleId="ac">
    <w:name w:val="Strong"/>
    <w:uiPriority w:val="22"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sid w:val="00EC0ACA"/>
    <w:rPr>
      <w:rFonts w:ascii="Arial" w:eastAsia="돋움" w:hAnsi="Arial"/>
      <w:sz w:val="18"/>
      <w:szCs w:val="18"/>
    </w:rPr>
  </w:style>
  <w:style w:type="paragraph" w:styleId="af">
    <w:name w:val="Normal (Web)"/>
    <w:basedOn w:val="a"/>
    <w:uiPriority w:val="99"/>
    <w:rsid w:val="00E369AA"/>
    <w:pPr>
      <w:widowControl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  <w:lang w:eastAsia="ko-KR"/>
    </w:rPr>
  </w:style>
  <w:style w:type="paragraph" w:customStyle="1" w:styleId="10">
    <w:name w:val="제목1"/>
    <w:basedOn w:val="a"/>
    <w:rsid w:val="00FB2F26"/>
    <w:pPr>
      <w:widowControl/>
      <w:adjustRightInd/>
      <w:spacing w:before="100" w:beforeAutospacing="1" w:after="100" w:afterAutospacing="1" w:line="400" w:lineRule="atLeast"/>
      <w:textAlignment w:val="auto"/>
    </w:pPr>
    <w:rPr>
      <w:rFonts w:ascii="Arial" w:eastAsia="굴림" w:hAnsi="Arial" w:cs="Arial"/>
      <w:b/>
      <w:bCs/>
      <w:sz w:val="26"/>
      <w:szCs w:val="26"/>
      <w:lang w:eastAsia="ko-KR"/>
    </w:rPr>
  </w:style>
  <w:style w:type="table" w:styleId="af0">
    <w:name w:val="Table Grid"/>
    <w:basedOn w:val="a1"/>
    <w:rsid w:val="003C6F56"/>
    <w:pPr>
      <w:widowControl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Plain Text"/>
    <w:basedOn w:val="a"/>
    <w:rsid w:val="001C4D1B"/>
    <w:rPr>
      <w:rFonts w:ascii="바탕" w:eastAsia="바탕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8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1937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88198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2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606428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046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9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60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FFFFF"/>
                                            <w:left w:val="single" w:sz="2" w:space="0" w:color="FFFFFF"/>
                                            <w:bottom w:val="single" w:sz="2" w:space="0" w:color="FFFFFF"/>
                                            <w:right w:val="single" w:sz="2" w:space="0" w:color="FFFFFF"/>
                                          </w:divBdr>
                                          <w:divsChild>
                                            <w:div w:id="184189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335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841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33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88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4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9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3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8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424631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WINWORD\CETRAFAX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CETRAFAX</Template>
  <TotalTime>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cetra</Company>
  <LinksUpToDate>false</LinksUpToDate>
  <CharactersWithSpaces>931</CharactersWithSpaces>
  <SharedDoc>false</SharedDoc>
  <HLinks>
    <vt:vector size="12" baseType="variant">
      <vt:variant>
        <vt:i4>4522038</vt:i4>
      </vt:variant>
      <vt:variant>
        <vt:i4>3</vt:i4>
      </vt:variant>
      <vt:variant>
        <vt:i4>0</vt:i4>
      </vt:variant>
      <vt:variant>
        <vt:i4>5</vt:i4>
      </vt:variant>
      <vt:variant>
        <vt:lpwstr>mailto:mkpark@taitra.org.tw</vt:lpwstr>
      </vt:variant>
      <vt:variant>
        <vt:lpwstr/>
      </vt:variant>
      <vt:variant>
        <vt:i4>5111809</vt:i4>
      </vt:variant>
      <vt:variant>
        <vt:i4>0</vt:i4>
      </vt:variant>
      <vt:variant>
        <vt:i4>0</vt:i4>
      </vt:variant>
      <vt:variant>
        <vt:i4>5</vt:i4>
      </vt:variant>
      <vt:variant>
        <vt:lpwstr>tel:02-3789-8722/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babs</dc:creator>
  <cp:lastModifiedBy>SEUNG WOO SHIN</cp:lastModifiedBy>
  <cp:revision>5</cp:revision>
  <cp:lastPrinted>2013-10-31T01:01:00Z</cp:lastPrinted>
  <dcterms:created xsi:type="dcterms:W3CDTF">2013-10-31T05:49:00Z</dcterms:created>
  <dcterms:modified xsi:type="dcterms:W3CDTF">2013-10-31T05:51:00Z</dcterms:modified>
</cp:coreProperties>
</file>